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47" w:rsidRDefault="000A5147" w:rsidP="0095437D">
      <w:pPr>
        <w:snapToGrid w:val="0"/>
        <w:spacing w:line="360" w:lineRule="auto"/>
        <w:jc w:val="center"/>
        <w:rPr>
          <w:b/>
          <w:sz w:val="16"/>
          <w:szCs w:val="16"/>
        </w:rPr>
      </w:pPr>
    </w:p>
    <w:p w:rsidR="000A5147" w:rsidRPr="009704A6" w:rsidRDefault="000A5147" w:rsidP="00801809">
      <w:pPr>
        <w:rPr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Аннотация  к рабочей программе  по химии</w:t>
      </w:r>
      <w:r>
        <w:rPr>
          <w:sz w:val="24"/>
          <w:szCs w:val="24"/>
        </w:rPr>
        <w:t xml:space="preserve">  </w:t>
      </w:r>
      <w:r w:rsidRPr="009704A6">
        <w:rPr>
          <w:sz w:val="24"/>
          <w:szCs w:val="24"/>
        </w:rPr>
        <w:t xml:space="preserve">  </w:t>
      </w:r>
    </w:p>
    <w:p w:rsidR="000A5147" w:rsidRPr="00E06885" w:rsidRDefault="000A5147" w:rsidP="00801809">
      <w:pPr>
        <w:snapToGrid w:val="0"/>
        <w:spacing w:line="360" w:lineRule="auto"/>
        <w:rPr>
          <w:b/>
          <w:sz w:val="32"/>
          <w:szCs w:val="32"/>
        </w:rPr>
      </w:pPr>
    </w:p>
    <w:p w:rsidR="000A5147" w:rsidRPr="00E06885" w:rsidRDefault="000A5147" w:rsidP="0080180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Химия  8-9 класс  </w:t>
      </w:r>
    </w:p>
    <w:p w:rsidR="000A5147" w:rsidRPr="00E06885" w:rsidRDefault="000A5147" w:rsidP="0095437D">
      <w:pPr>
        <w:jc w:val="center"/>
        <w:rPr>
          <w:sz w:val="24"/>
          <w:szCs w:val="24"/>
        </w:rPr>
      </w:pPr>
      <w:r w:rsidRPr="00E06885">
        <w:rPr>
          <w:sz w:val="24"/>
          <w:szCs w:val="24"/>
        </w:rPr>
        <w:t>Количество ча</w:t>
      </w:r>
      <w:r>
        <w:rPr>
          <w:sz w:val="24"/>
          <w:szCs w:val="24"/>
        </w:rPr>
        <w:t>сов по учебному плану : всего 68</w:t>
      </w:r>
      <w:r w:rsidRPr="00E06885">
        <w:rPr>
          <w:sz w:val="24"/>
          <w:szCs w:val="24"/>
        </w:rPr>
        <w:t xml:space="preserve">   часов в год;</w:t>
      </w:r>
    </w:p>
    <w:p w:rsidR="000A5147" w:rsidRPr="00E06885" w:rsidRDefault="000A5147" w:rsidP="0095437D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E06885">
        <w:rPr>
          <w:sz w:val="24"/>
          <w:szCs w:val="24"/>
        </w:rPr>
        <w:t xml:space="preserve">  часа в неделю     </w:t>
      </w:r>
    </w:p>
    <w:p w:rsidR="000A5147" w:rsidRPr="00E06885" w:rsidRDefault="000A5147" w:rsidP="0095437D">
      <w:pPr>
        <w:jc w:val="center"/>
        <w:rPr>
          <w:sz w:val="24"/>
          <w:szCs w:val="24"/>
        </w:rPr>
      </w:pPr>
      <w:r w:rsidRPr="00E06885">
        <w:rPr>
          <w:sz w:val="24"/>
          <w:szCs w:val="24"/>
        </w:rPr>
        <w:t>Планирование составлено на осно</w:t>
      </w:r>
      <w:r>
        <w:rPr>
          <w:sz w:val="24"/>
          <w:szCs w:val="24"/>
        </w:rPr>
        <w:t>ве авторской программы  Гара Н.Н</w:t>
      </w:r>
      <w:r w:rsidRPr="00E06885">
        <w:rPr>
          <w:sz w:val="24"/>
          <w:szCs w:val="24"/>
        </w:rPr>
        <w:t>. ,</w:t>
      </w:r>
    </w:p>
    <w:p w:rsidR="000A5147" w:rsidRPr="001E56A1" w:rsidRDefault="000A5147" w:rsidP="001E56A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«Химия. Рабочие программы. Предметная линия учебников Г.Е.Рудзитиса, Ф.Г. Фельдмана 8-9 классы: учеб. пособие для общеобразоват. организаций/  Н.Н Гара. - 3-е изд.,перераб.-М.: Просвещение, 2019. -48с. – I</w:t>
      </w:r>
      <w:r>
        <w:rPr>
          <w:sz w:val="24"/>
          <w:szCs w:val="24"/>
          <w:lang w:val="en-US"/>
        </w:rPr>
        <w:t>SBN</w:t>
      </w:r>
      <w:r w:rsidRPr="001E56A1">
        <w:rPr>
          <w:sz w:val="24"/>
          <w:szCs w:val="24"/>
        </w:rPr>
        <w:t xml:space="preserve"> </w:t>
      </w:r>
      <w:r>
        <w:rPr>
          <w:sz w:val="24"/>
          <w:szCs w:val="24"/>
        </w:rPr>
        <w:t>987-5-09-065302-2»</w:t>
      </w:r>
    </w:p>
    <w:p w:rsidR="000A5147" w:rsidRPr="00E06885" w:rsidRDefault="000A5147" w:rsidP="0095437D">
      <w:pPr>
        <w:jc w:val="center"/>
        <w:rPr>
          <w:sz w:val="24"/>
          <w:szCs w:val="24"/>
        </w:rPr>
      </w:pPr>
    </w:p>
    <w:p w:rsidR="000A5147" w:rsidRPr="00E06885" w:rsidRDefault="000A5147" w:rsidP="0095437D">
      <w:pPr>
        <w:jc w:val="center"/>
        <w:rPr>
          <w:sz w:val="24"/>
          <w:szCs w:val="24"/>
        </w:rPr>
      </w:pPr>
    </w:p>
    <w:p w:rsidR="000A5147" w:rsidRDefault="000A5147" w:rsidP="0095437D">
      <w:pPr>
        <w:shd w:val="clear" w:color="auto" w:fill="FFFFFF"/>
        <w:ind w:left="125"/>
        <w:jc w:val="center"/>
        <w:rPr>
          <w:sz w:val="28"/>
          <w:szCs w:val="28"/>
        </w:rPr>
      </w:pPr>
      <w:r w:rsidRPr="00E06885">
        <w:rPr>
          <w:sz w:val="24"/>
          <w:szCs w:val="24"/>
        </w:rPr>
        <w:t>Учебник</w:t>
      </w:r>
      <w:r w:rsidRPr="00587775">
        <w:rPr>
          <w:sz w:val="28"/>
          <w:szCs w:val="28"/>
        </w:rPr>
        <w:t xml:space="preserve"> </w:t>
      </w:r>
      <w:r>
        <w:rPr>
          <w:sz w:val="24"/>
          <w:szCs w:val="24"/>
        </w:rPr>
        <w:t>Химия. 8</w:t>
      </w:r>
      <w:r w:rsidRPr="00587775">
        <w:rPr>
          <w:sz w:val="24"/>
          <w:szCs w:val="24"/>
        </w:rPr>
        <w:t xml:space="preserve"> класс:уче</w:t>
      </w:r>
      <w:r>
        <w:rPr>
          <w:sz w:val="24"/>
          <w:szCs w:val="24"/>
        </w:rPr>
        <w:t xml:space="preserve">б. для общеобразават. организаций/ Г.Е. Рудзитис,Ф.Г. Фельдман. – 6–е изд.,стериотип. – М.:Просвещение, 2018. – 207 с. </w:t>
      </w:r>
      <w:r w:rsidRPr="00587775">
        <w:rPr>
          <w:sz w:val="24"/>
          <w:szCs w:val="24"/>
        </w:rPr>
        <w:t>:ил.</w:t>
      </w:r>
    </w:p>
    <w:p w:rsidR="000A5147" w:rsidRPr="00C3498E" w:rsidRDefault="000A5147" w:rsidP="0095437D">
      <w:pPr>
        <w:shd w:val="clear" w:color="auto" w:fill="FFFFFF"/>
        <w:ind w:left="125"/>
        <w:jc w:val="center"/>
        <w:rPr>
          <w:sz w:val="24"/>
          <w:szCs w:val="24"/>
        </w:rPr>
      </w:pPr>
      <w:r w:rsidRPr="00E06885">
        <w:rPr>
          <w:sz w:val="28"/>
          <w:szCs w:val="28"/>
        </w:rPr>
        <w:t xml:space="preserve"> </w:t>
      </w:r>
      <w:r>
        <w:rPr>
          <w:sz w:val="24"/>
          <w:szCs w:val="24"/>
        </w:rPr>
        <w:t>Рекомендовано Министерством образования и науки Российской Федерации</w:t>
      </w:r>
    </w:p>
    <w:p w:rsidR="000A5147" w:rsidRPr="00E06885" w:rsidRDefault="000A5147" w:rsidP="0095437D">
      <w:pPr>
        <w:shd w:val="clear" w:color="auto" w:fill="FFFFFF"/>
        <w:ind w:left="125"/>
        <w:jc w:val="center"/>
        <w:rPr>
          <w:sz w:val="24"/>
          <w:szCs w:val="24"/>
        </w:rPr>
      </w:pPr>
    </w:p>
    <w:p w:rsidR="000A5147" w:rsidRDefault="000A5147" w:rsidP="001E56A1">
      <w:pPr>
        <w:rPr>
          <w:b/>
          <w:bCs/>
          <w:i/>
          <w:iCs/>
          <w:sz w:val="24"/>
          <w:szCs w:val="24"/>
          <w:lang w:eastAsia="en-US"/>
        </w:rPr>
      </w:pPr>
    </w:p>
    <w:p w:rsidR="000A5147" w:rsidRPr="00776A2F" w:rsidRDefault="000A5147" w:rsidP="001E56A1">
      <w:pPr>
        <w:rPr>
          <w:b/>
          <w:bCs/>
          <w:iCs/>
          <w:sz w:val="32"/>
          <w:szCs w:val="32"/>
          <w:lang w:eastAsia="en-US"/>
        </w:rPr>
      </w:pPr>
      <w:r>
        <w:rPr>
          <w:b/>
          <w:bCs/>
          <w:i/>
          <w:iCs/>
          <w:sz w:val="24"/>
          <w:szCs w:val="24"/>
          <w:lang w:eastAsia="en-US"/>
        </w:rPr>
        <w:t xml:space="preserve">                                                                              </w:t>
      </w:r>
      <w:r w:rsidRPr="00776A2F">
        <w:rPr>
          <w:b/>
          <w:bCs/>
          <w:iCs/>
          <w:sz w:val="32"/>
          <w:szCs w:val="32"/>
          <w:lang w:eastAsia="en-US"/>
        </w:rPr>
        <w:t>Пояснительная записка.</w:t>
      </w:r>
    </w:p>
    <w:p w:rsidR="000A5147" w:rsidRDefault="000A5147" w:rsidP="00857A38">
      <w:pPr>
        <w:widowControl/>
        <w:rPr>
          <w:b/>
          <w:bCs/>
          <w:i/>
          <w:iCs/>
          <w:sz w:val="24"/>
          <w:szCs w:val="24"/>
          <w:lang w:eastAsia="en-US"/>
        </w:rPr>
      </w:pPr>
    </w:p>
    <w:p w:rsidR="000A5147" w:rsidRPr="00776A2F" w:rsidRDefault="000A5147" w:rsidP="00857A38">
      <w:pPr>
        <w:widowControl/>
        <w:rPr>
          <w:b/>
          <w:bCs/>
          <w:iCs/>
          <w:sz w:val="24"/>
          <w:szCs w:val="24"/>
          <w:lang w:eastAsia="en-US"/>
        </w:rPr>
      </w:pPr>
      <w:r w:rsidRPr="00776A2F">
        <w:rPr>
          <w:b/>
          <w:bCs/>
          <w:iCs/>
          <w:sz w:val="24"/>
          <w:szCs w:val="24"/>
          <w:lang w:eastAsia="en-US"/>
        </w:rPr>
        <w:t>Перечень нормативных документов, используемых для составления рабочей программы:</w:t>
      </w:r>
    </w:p>
    <w:p w:rsidR="000A5147" w:rsidRDefault="000A5147" w:rsidP="00857A38">
      <w:pPr>
        <w:widowControl/>
        <w:rPr>
          <w:sz w:val="23"/>
          <w:szCs w:val="23"/>
        </w:rPr>
      </w:pPr>
      <w:r>
        <w:rPr>
          <w:sz w:val="23"/>
          <w:szCs w:val="23"/>
        </w:rPr>
        <w:t>Рабочая программа учебного курса по химии для 8- 9  класса разработана на основе ФГОС второго поколения, примерной программы основного общего образования по химии, Примерной программы основного общего образования по химии и Программы курса химии для 8-9 классов общеобразовательных учреждений, автор Н.Н. Гара. (</w:t>
      </w:r>
      <w:r>
        <w:rPr>
          <w:sz w:val="24"/>
          <w:szCs w:val="24"/>
        </w:rPr>
        <w:t>Химия. Рабочие программы. Предметная линия учебников Г.Е.Рудзитиса, Ф.Г. Фельдмана 8-9 классы: учеб. пособие для общеобразоват. организаций/  Н.Н Гара. - 3-е изд.,перераб.-М.: Просвещение, 2019. -48с. – I</w:t>
      </w:r>
      <w:r>
        <w:rPr>
          <w:sz w:val="24"/>
          <w:szCs w:val="24"/>
          <w:lang w:val="en-US"/>
        </w:rPr>
        <w:t>SBN</w:t>
      </w:r>
      <w:r w:rsidRPr="001E56A1">
        <w:rPr>
          <w:sz w:val="24"/>
          <w:szCs w:val="24"/>
        </w:rPr>
        <w:t xml:space="preserve"> </w:t>
      </w:r>
      <w:r>
        <w:rPr>
          <w:sz w:val="24"/>
          <w:szCs w:val="24"/>
        </w:rPr>
        <w:t>987-5-09-065302-2</w:t>
      </w:r>
      <w:r>
        <w:rPr>
          <w:sz w:val="23"/>
          <w:szCs w:val="23"/>
        </w:rPr>
        <w:t xml:space="preserve"> ). </w:t>
      </w:r>
    </w:p>
    <w:p w:rsidR="000A5147" w:rsidRPr="00857A38" w:rsidRDefault="000A5147" w:rsidP="00857A38">
      <w:pPr>
        <w:widowControl/>
        <w:rPr>
          <w:b/>
          <w:bCs/>
          <w:i/>
          <w:iCs/>
          <w:sz w:val="24"/>
          <w:szCs w:val="24"/>
          <w:lang w:eastAsia="en-US"/>
        </w:rPr>
      </w:pPr>
      <w:r>
        <w:rPr>
          <w:sz w:val="23"/>
          <w:szCs w:val="23"/>
        </w:rPr>
        <w:t>Данная рабочая программа реализуется в учебниках для общеобразовательных учреждений Г.Е. Рудзитиса и Ф.Г. Фельдмана «Химия. 8 класс» и «Химия. 9 класс»</w:t>
      </w:r>
    </w:p>
    <w:p w:rsidR="000A5147" w:rsidRPr="00857A38" w:rsidRDefault="000A5147" w:rsidP="00857A38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Рабочая программа по химии для основной школы составлена на основе: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Фундаментального ядра содержания общего образования и в соответствии с Государственным стандартом общего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образования (приказ Министерства образования и науки Российской Федерации от 17.12.2010 г. № 1897);</w:t>
      </w:r>
    </w:p>
    <w:p w:rsidR="000A5147" w:rsidRPr="00857A38" w:rsidRDefault="000A5147" w:rsidP="00857A38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Федерального Закона от 29 декабря 2012 года, №273 (Федеральный закон «Об образовании в РФ»);</w:t>
      </w:r>
    </w:p>
    <w:p w:rsidR="000A5147" w:rsidRPr="00B76D4E" w:rsidRDefault="000A5147" w:rsidP="00857A38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Постановления Главного Государственного санитарного врача Российской Федерации «Об утверждении СанПин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2.4.2821-10 «Санитарно-эпидемиологические требования к условиям и организации обучения в общеобразовательных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учреждениях» от 29.12.2010 №189;</w:t>
      </w:r>
    </w:p>
    <w:p w:rsidR="000A5147" w:rsidRDefault="000A5147" w:rsidP="00857A38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Приказа Минобрнауки России от 31.03.2014 № 253 «Об утверждении федерального перечня учебников,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рекомендуемых к использованию при реализации имеющих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государственную аккредитацию образовательных программ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начального общего, основного общего, среднего общего образования»</w:t>
      </w:r>
    </w:p>
    <w:p w:rsidR="000A5147" w:rsidRPr="00857A38" w:rsidRDefault="000A5147" w:rsidP="00857A38"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   </w:t>
      </w:r>
      <w:r w:rsidRPr="009704A6">
        <w:rPr>
          <w:sz w:val="24"/>
          <w:szCs w:val="24"/>
        </w:rPr>
        <w:t>Образовательной программы Муниципального бюджетного общеобразовательн</w:t>
      </w:r>
      <w:r>
        <w:rPr>
          <w:sz w:val="24"/>
          <w:szCs w:val="24"/>
        </w:rPr>
        <w:t>ого учреждения « Кутлушкинская о</w:t>
      </w:r>
      <w:r w:rsidRPr="009704A6">
        <w:rPr>
          <w:sz w:val="24"/>
          <w:szCs w:val="24"/>
        </w:rPr>
        <w:t xml:space="preserve">ош»,                                                      ( приказ№90 от 24.08.2015г.)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</w:t>
      </w:r>
      <w:r w:rsidRPr="009704A6">
        <w:rPr>
          <w:sz w:val="24"/>
          <w:szCs w:val="24"/>
        </w:rPr>
        <w:t xml:space="preserve"> Учебного плана МБ</w:t>
      </w:r>
      <w:r>
        <w:rPr>
          <w:sz w:val="24"/>
          <w:szCs w:val="24"/>
        </w:rPr>
        <w:t>ОУ «Кутлушкинская  оош » на 2019-2020</w:t>
      </w:r>
      <w:r w:rsidRPr="009704A6">
        <w:rPr>
          <w:sz w:val="24"/>
          <w:szCs w:val="24"/>
        </w:rPr>
        <w:t xml:space="preserve">учебный год, утвержденного приказом    </w:t>
      </w:r>
      <w:r>
        <w:rPr>
          <w:sz w:val="24"/>
          <w:szCs w:val="24"/>
        </w:rPr>
        <w:t>№ 83</w:t>
      </w:r>
      <w:r w:rsidRPr="009704A6">
        <w:rPr>
          <w:sz w:val="24"/>
          <w:szCs w:val="24"/>
        </w:rPr>
        <w:t xml:space="preserve"> </w:t>
      </w:r>
      <w:r>
        <w:rPr>
          <w:sz w:val="24"/>
          <w:szCs w:val="24"/>
        </w:rPr>
        <w:t>от 15.08.2019</w:t>
      </w:r>
    </w:p>
    <w:p w:rsidR="000A5147" w:rsidRPr="00A639FD" w:rsidRDefault="000A5147" w:rsidP="00857A38">
      <w:pPr>
        <w:widowControl/>
        <w:rPr>
          <w:sz w:val="24"/>
          <w:szCs w:val="24"/>
          <w:lang w:eastAsia="en-US"/>
        </w:rPr>
      </w:pPr>
      <w:r w:rsidRPr="00A639FD">
        <w:rPr>
          <w:sz w:val="24"/>
          <w:szCs w:val="24"/>
          <w:lang w:eastAsia="en-US"/>
        </w:rPr>
        <w:t>За основу рабочей программы взята программа курса химии для 8-9 классов общеобразовательных учреждений,</w:t>
      </w:r>
    </w:p>
    <w:p w:rsidR="000A5147" w:rsidRPr="00857A38" w:rsidRDefault="000A5147" w:rsidP="00857A38">
      <w:pPr>
        <w:widowControl/>
        <w:rPr>
          <w:sz w:val="24"/>
          <w:szCs w:val="24"/>
          <w:lang w:eastAsia="en-US"/>
        </w:rPr>
      </w:pPr>
      <w:r w:rsidRPr="00A639FD">
        <w:rPr>
          <w:sz w:val="24"/>
          <w:szCs w:val="24"/>
          <w:lang w:eastAsia="en-US"/>
        </w:rPr>
        <w:t>опубликованная</w:t>
      </w:r>
      <w:r w:rsidRPr="00857A38">
        <w:rPr>
          <w:sz w:val="24"/>
          <w:szCs w:val="24"/>
          <w:lang w:eastAsia="en-US"/>
        </w:rPr>
        <w:t xml:space="preserve"> издательством «Просвещение»</w:t>
      </w:r>
      <w:r>
        <w:rPr>
          <w:sz w:val="24"/>
          <w:szCs w:val="24"/>
          <w:lang w:eastAsia="en-US"/>
        </w:rPr>
        <w:t xml:space="preserve"> в 2019</w:t>
      </w:r>
      <w:r w:rsidRPr="00857A38">
        <w:rPr>
          <w:sz w:val="24"/>
          <w:szCs w:val="24"/>
          <w:lang w:eastAsia="en-US"/>
        </w:rPr>
        <w:t xml:space="preserve"> году (</w:t>
      </w:r>
      <w:r>
        <w:rPr>
          <w:sz w:val="24"/>
          <w:szCs w:val="24"/>
        </w:rPr>
        <w:t>Химия. Рабочие программы. Предметная линия учебников Г.Е.Рудзитиса, Ф.Г. Фельдмана 8-9 классы: учеб. пособие для общеобразоват. организаций/  Н.Н Гара. - 3-е изд.,перераб.-М.: Просвещение, 2019. -48с. – I</w:t>
      </w:r>
      <w:r>
        <w:rPr>
          <w:sz w:val="24"/>
          <w:szCs w:val="24"/>
          <w:lang w:val="en-US"/>
        </w:rPr>
        <w:t>SBN</w:t>
      </w:r>
      <w:r w:rsidRPr="001E56A1">
        <w:rPr>
          <w:sz w:val="24"/>
          <w:szCs w:val="24"/>
        </w:rPr>
        <w:t xml:space="preserve"> </w:t>
      </w:r>
      <w:r>
        <w:rPr>
          <w:sz w:val="24"/>
          <w:szCs w:val="24"/>
        </w:rPr>
        <w:t>987-5-09-065302-2</w:t>
      </w:r>
      <w:r w:rsidRPr="00857A38">
        <w:rPr>
          <w:sz w:val="24"/>
          <w:szCs w:val="24"/>
          <w:lang w:eastAsia="en-US"/>
        </w:rPr>
        <w:t>).</w:t>
      </w:r>
    </w:p>
    <w:p w:rsidR="000A5147" w:rsidRPr="00776A2F" w:rsidRDefault="000A5147" w:rsidP="00DB0F61">
      <w:pPr>
        <w:pStyle w:val="Default"/>
        <w:jc w:val="center"/>
        <w:rPr>
          <w:sz w:val="23"/>
          <w:szCs w:val="23"/>
        </w:rPr>
      </w:pPr>
      <w:r w:rsidRPr="00776A2F">
        <w:rPr>
          <w:b/>
          <w:bCs/>
          <w:iCs/>
          <w:sz w:val="23"/>
          <w:szCs w:val="23"/>
        </w:rPr>
        <w:t>Общая характеристика учебного предмета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содержании данного курса представлены основополагающие теоретические сведения по химии, включающие изучение состава и строения веществ, зависимости их свойств от строения, исследование закономерностей химических превращений и путей управления ими в целях получения веществ, материалов, энергии. 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Содержание учебного предмета включает сведения о неорганических веществах, их строении и свойствах, а также химических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промышленной химии, перенесены в программу средней (полной) общеобразовательной школы. 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атомов, видах химической связи, закономерностях протекании химических реакций, свойствах, получении, применении металлов, неметаллов и их соединений, знакомство с важнейшими органическими веществами </w:t>
      </w:r>
    </w:p>
    <w:p w:rsidR="000A5147" w:rsidRDefault="000A5147" w:rsidP="00DB0F61">
      <w:pPr>
        <w:widowControl/>
        <w:rPr>
          <w:sz w:val="23"/>
          <w:szCs w:val="23"/>
        </w:rPr>
      </w:pPr>
      <w:r>
        <w:rPr>
          <w:sz w:val="23"/>
          <w:szCs w:val="23"/>
        </w:rPr>
        <w:t>В изучении курса значительна роль отводится химическому эксперименту: проведению практических и лабораторных работ и описанию их результатов; соблюдению норм и правил поведения в химических лабораториях.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Основные </w:t>
      </w:r>
      <w:r>
        <w:rPr>
          <w:b/>
          <w:bCs/>
          <w:i/>
          <w:iCs/>
          <w:sz w:val="23"/>
          <w:szCs w:val="23"/>
        </w:rPr>
        <w:t xml:space="preserve">цели </w:t>
      </w:r>
      <w:r>
        <w:rPr>
          <w:sz w:val="23"/>
          <w:szCs w:val="23"/>
        </w:rPr>
        <w:t xml:space="preserve">изучения химии направлены: </w:t>
      </w:r>
    </w:p>
    <w:p w:rsidR="000A5147" w:rsidRDefault="000A5147" w:rsidP="00DB0F61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освоение важнейших знаний </w:t>
      </w:r>
      <w:r>
        <w:rPr>
          <w:sz w:val="23"/>
          <w:szCs w:val="23"/>
        </w:rPr>
        <w:t xml:space="preserve">об основных понятиях и законах химии, химической символике; </w:t>
      </w:r>
    </w:p>
    <w:p w:rsidR="000A5147" w:rsidRDefault="000A5147" w:rsidP="00DB0F61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овладение умениями </w:t>
      </w:r>
      <w:r>
        <w:rPr>
          <w:sz w:val="23"/>
          <w:szCs w:val="23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0A5147" w:rsidRDefault="000A5147" w:rsidP="00DB0F61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развитие </w:t>
      </w:r>
      <w:r>
        <w:rPr>
          <w:sz w:val="23"/>
          <w:szCs w:val="23"/>
        </w:rPr>
        <w:t xml:space="preserve"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0A5147" w:rsidRDefault="000A5147" w:rsidP="00DB0F61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воспитание </w:t>
      </w:r>
      <w:r>
        <w:rPr>
          <w:sz w:val="23"/>
          <w:szCs w:val="23"/>
        </w:rPr>
        <w:t xml:space="preserve">отношения к химии как к одному из фундаментальных компонентов естествознания и элементу общечеловеческой культуры; </w:t>
      </w:r>
    </w:p>
    <w:p w:rsidR="000A5147" w:rsidRDefault="000A5147" w:rsidP="00DB0F61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применение полученных знании и умений </w:t>
      </w:r>
      <w:r>
        <w:rPr>
          <w:sz w:val="23"/>
          <w:szCs w:val="23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 </w:t>
      </w:r>
    </w:p>
    <w:p w:rsidR="000A5147" w:rsidRDefault="000A5147" w:rsidP="00DB0F61">
      <w:pPr>
        <w:pStyle w:val="Default"/>
        <w:ind w:left="142"/>
        <w:rPr>
          <w:sz w:val="23"/>
          <w:szCs w:val="23"/>
        </w:rPr>
      </w:pPr>
      <w:r>
        <w:rPr>
          <w:sz w:val="23"/>
          <w:szCs w:val="23"/>
        </w:rPr>
        <w:t xml:space="preserve">Одной из важнейших </w:t>
      </w:r>
      <w:r>
        <w:rPr>
          <w:b/>
          <w:bCs/>
          <w:sz w:val="23"/>
          <w:szCs w:val="23"/>
        </w:rPr>
        <w:t xml:space="preserve">задач </w:t>
      </w:r>
      <w:r>
        <w:rPr>
          <w:sz w:val="23"/>
          <w:szCs w:val="23"/>
        </w:rPr>
        <w:t xml:space="preserve">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 </w:t>
      </w:r>
    </w:p>
    <w:p w:rsidR="000A5147" w:rsidRDefault="000A5147" w:rsidP="00DB0F61">
      <w:pPr>
        <w:pStyle w:val="ListParagraph"/>
        <w:widowControl/>
        <w:ind w:left="142"/>
        <w:rPr>
          <w:sz w:val="23"/>
          <w:szCs w:val="23"/>
        </w:rPr>
      </w:pPr>
      <w:r w:rsidRPr="00DB0F61">
        <w:rPr>
          <w:sz w:val="23"/>
          <w:szCs w:val="23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 </w:t>
      </w:r>
    </w:p>
    <w:p w:rsidR="000A5147" w:rsidRPr="00776A2F" w:rsidRDefault="000A5147" w:rsidP="00DB0F61">
      <w:pPr>
        <w:pStyle w:val="Default"/>
        <w:jc w:val="center"/>
        <w:rPr>
          <w:sz w:val="23"/>
          <w:szCs w:val="23"/>
        </w:rPr>
      </w:pPr>
      <w:r w:rsidRPr="00776A2F">
        <w:rPr>
          <w:b/>
          <w:bCs/>
          <w:iCs/>
          <w:sz w:val="23"/>
          <w:szCs w:val="23"/>
        </w:rPr>
        <w:t>Место учебного предмета в учебном плане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Особенности содержания курса «Химия» являются главной причиной того, что в базисном учебном (образовательном) плане этот предмет появляется последним в ряду естественнонаучных дисциплин, поскольку для его освоения школьники должны обладать не только определенным запасом предварительных естественно-научных знаний, но и достаточно хорошо развитым абстрактным мышлением. </w:t>
      </w:r>
    </w:p>
    <w:p w:rsidR="000A5147" w:rsidRDefault="000A5147" w:rsidP="00DB0F61">
      <w:pPr>
        <w:pStyle w:val="ListParagraph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В образовательной программе по химии на изучение химии в 8  и 9 классах отводится 2 часа в неделю, 68 часов в год. 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</w:t>
      </w:r>
    </w:p>
    <w:p w:rsidR="000A5147" w:rsidRPr="00776A2F" w:rsidRDefault="000A5147" w:rsidP="00DB0F61">
      <w:pPr>
        <w:pStyle w:val="Default"/>
        <w:jc w:val="center"/>
        <w:rPr>
          <w:sz w:val="23"/>
          <w:szCs w:val="23"/>
        </w:rPr>
      </w:pPr>
      <w:r w:rsidRPr="00776A2F">
        <w:rPr>
          <w:b/>
          <w:bCs/>
          <w:iCs/>
          <w:sz w:val="23"/>
          <w:szCs w:val="23"/>
        </w:rPr>
        <w:t>Результаты освоения учебного предмета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 Организация сопровождения учащихся направлена на создание оптимальных условий обучения; исключение психотравмирующих факторов; сохранение психосоматического состояния здоровья учащихся; развитие положительной мотивации к освоению программы; развитие индивидуальности и одаренности каждого ребенка. </w:t>
      </w:r>
    </w:p>
    <w:p w:rsidR="000A5147" w:rsidRDefault="000A5147" w:rsidP="00DB0F61">
      <w:pPr>
        <w:pStyle w:val="ListParagraph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предусматривает формирование у учащихся </w:t>
      </w:r>
      <w:r>
        <w:rPr>
          <w:b/>
          <w:bCs/>
          <w:sz w:val="23"/>
          <w:szCs w:val="23"/>
        </w:rPr>
        <w:t xml:space="preserve">общеучебных умений и навыков, универсальных учебных действий и ключевых компетенций: </w:t>
      </w:r>
      <w:r>
        <w:rPr>
          <w:sz w:val="23"/>
          <w:szCs w:val="23"/>
        </w:rPr>
        <w:t>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</w:p>
    <w:p w:rsidR="000A5147" w:rsidRDefault="000A5147" w:rsidP="00DB0F6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Результаты изучения курса «Химия. 8 класс» , «Химия. 9 класс» </w:t>
      </w:r>
      <w:r>
        <w:rPr>
          <w:sz w:val="23"/>
          <w:szCs w:val="23"/>
        </w:rPr>
        <w:t xml:space="preserve">приведены в разделе «Требования к уровню подготовки выпускников», который полностью соответствует стандарту второго поколения ФГОС. Требования направлены на реализацию системно-деятельностного,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</w:p>
    <w:p w:rsidR="000A5147" w:rsidRPr="002E47D9" w:rsidRDefault="000A5147" w:rsidP="002E47D9">
      <w:pPr>
        <w:pStyle w:val="ListParagraph"/>
        <w:ind w:left="0" w:firstLine="567"/>
        <w:jc w:val="center"/>
        <w:rPr>
          <w:b/>
          <w:bCs/>
          <w:color w:val="000000"/>
          <w:sz w:val="22"/>
          <w:szCs w:val="22"/>
        </w:rPr>
      </w:pPr>
      <w:r w:rsidRPr="002E47D9">
        <w:rPr>
          <w:b/>
          <w:bCs/>
          <w:color w:val="000000"/>
          <w:sz w:val="22"/>
          <w:szCs w:val="22"/>
        </w:rPr>
        <w:t>Планируемые результаты изучения учебного предмета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i/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научится: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свойства твердых, жидких, газообразных веществ, выделяя их существенные признаки;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сравнивать по составу оксиды, основания, кислоты, соли;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классифицировать оксиды и основания по свойствам, кислоты и соли – по составу;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пользоваться лабораторным оборудованием и химической посудой;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</w:r>
    </w:p>
    <w:p w:rsidR="000A5147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0A5147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Классифицировать многообразие химических реакций</w:t>
      </w:r>
    </w:p>
    <w:p w:rsidR="000A5147" w:rsidRPr="002E47D9" w:rsidRDefault="000A5147" w:rsidP="002E47D9">
      <w:pPr>
        <w:widowControl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Изучит свойства металлов, неметаллов и их соединений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</w:t>
      </w:r>
      <w:r w:rsidRPr="002E47D9">
        <w:rPr>
          <w:b/>
          <w:i/>
          <w:sz w:val="22"/>
          <w:szCs w:val="22"/>
        </w:rPr>
        <w:t>получит возможность научиться</w:t>
      </w:r>
      <w:r w:rsidRPr="002E47D9">
        <w:rPr>
          <w:b/>
          <w:sz w:val="22"/>
          <w:szCs w:val="22"/>
        </w:rPr>
        <w:t>:</w:t>
      </w:r>
    </w:p>
    <w:p w:rsidR="000A5147" w:rsidRPr="002E47D9" w:rsidRDefault="000A5147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грамотно обращаться с веществами в повседневной жизни;</w:t>
      </w:r>
    </w:p>
    <w:p w:rsidR="000A5147" w:rsidRPr="002E47D9" w:rsidRDefault="000A5147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0A5147" w:rsidRPr="002E47D9" w:rsidRDefault="000A5147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0A5147" w:rsidRPr="002E47D9" w:rsidRDefault="000A5147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0A5147" w:rsidRPr="002E47D9" w:rsidRDefault="000A5147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0A5147" w:rsidRPr="002E47D9" w:rsidRDefault="000A5147" w:rsidP="002E47D9">
      <w:pPr>
        <w:widowControl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>Периодический закон и периодическая система химических элементов Д.И. Менделеева. Строение вещества.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</w:t>
      </w:r>
      <w:r w:rsidRPr="002E47D9">
        <w:rPr>
          <w:sz w:val="22"/>
          <w:szCs w:val="22"/>
        </w:rPr>
        <w:t>: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раскрывать смысл периодического закона Д.И. Менделеева;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и характеризовать табличную форму периодической системы химических элементов;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различать виды химической связи: ионную, ковалентную полярную, ковалентную неполярную и металлическую;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изображать электронные формулы веществ, образованных химическими связями разного вида;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0A5147" w:rsidRPr="002E47D9" w:rsidRDefault="000A5147" w:rsidP="002E47D9">
      <w:pPr>
        <w:widowControl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</w:t>
      </w:r>
      <w:r w:rsidRPr="002E47D9">
        <w:rPr>
          <w:b/>
          <w:i/>
          <w:sz w:val="22"/>
          <w:szCs w:val="22"/>
        </w:rPr>
        <w:t>получит возможность научиться</w:t>
      </w:r>
      <w:r w:rsidRPr="002E47D9">
        <w:rPr>
          <w:b/>
          <w:sz w:val="22"/>
          <w:szCs w:val="22"/>
        </w:rPr>
        <w:t>:</w:t>
      </w:r>
    </w:p>
    <w:p w:rsidR="000A5147" w:rsidRPr="002E47D9" w:rsidRDefault="000A5147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осознавать значение теоретических знаний для практической деятельности человека;</w:t>
      </w:r>
    </w:p>
    <w:p w:rsidR="000A5147" w:rsidRPr="002E47D9" w:rsidRDefault="000A5147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описывать изученные объекты как системы, применяя логику системного анализа;</w:t>
      </w:r>
    </w:p>
    <w:p w:rsidR="000A5147" w:rsidRPr="002E47D9" w:rsidRDefault="000A5147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0A5147" w:rsidRPr="002E47D9" w:rsidRDefault="000A5147" w:rsidP="002E47D9">
      <w:pPr>
        <w:widowControl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0A5147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</w:p>
    <w:p w:rsidR="000A5147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>Многообразие химических реакций.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</w:t>
      </w:r>
      <w:r w:rsidRPr="002E47D9">
        <w:rPr>
          <w:sz w:val="22"/>
          <w:szCs w:val="22"/>
        </w:rPr>
        <w:t>: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объяснять суть химических процессов;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признаки и условия протекания химических реакций;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2) по выделению или поглощению теплоты (реакции экзотермические и эндотермические); 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3) по изменению степеней окисления химических элементов (окислительно-восстановительные реакции); 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4) по обратимости процесса (реакции обратимые и необратимые);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факторы, влияющие на скорость химических реакций;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факторы, влияющие на смещение химического равновесия;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уравнения электролитической диссоциации кислот, щелочей, солей; полные и сокращенные ионные уравнения реакций обмена; уравнения окислительно - восстановительных реакций;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выявлять в процессе эксперимента признаки, свидетельствующие о протекании химической реакции;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готовить растворы с определенной массовой долей растворенного вещества;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характер среды водных растворов кислот и щелочей по изменению окраски индикаторов;</w:t>
      </w:r>
    </w:p>
    <w:p w:rsidR="000A5147" w:rsidRPr="002E47D9" w:rsidRDefault="000A5147" w:rsidP="002E47D9">
      <w:pPr>
        <w:widowControl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качественные реакции, подтверждающие наличие в водных растворах веществ отдельных катионов и анионов.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</w:t>
      </w:r>
      <w:r w:rsidRPr="002E47D9">
        <w:rPr>
          <w:b/>
          <w:i/>
          <w:sz w:val="22"/>
          <w:szCs w:val="22"/>
        </w:rPr>
        <w:t>получит возможность научиться</w:t>
      </w:r>
      <w:r w:rsidRPr="002E47D9">
        <w:rPr>
          <w:sz w:val="22"/>
          <w:szCs w:val="22"/>
        </w:rPr>
        <w:t>:</w:t>
      </w:r>
    </w:p>
    <w:p w:rsidR="000A5147" w:rsidRPr="002E47D9" w:rsidRDefault="000A5147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молекулярные и полные ионные уравнения по сокращенным ионным уравнениям;</w:t>
      </w:r>
    </w:p>
    <w:p w:rsidR="000A5147" w:rsidRPr="002E47D9" w:rsidRDefault="000A5147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0A5147" w:rsidRPr="002E47D9" w:rsidRDefault="000A5147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прогнозировать результаты воздействия различных факторов на скорость химической реакции;</w:t>
      </w:r>
    </w:p>
    <w:p w:rsidR="000A5147" w:rsidRPr="002E47D9" w:rsidRDefault="000A5147" w:rsidP="002E47D9">
      <w:pPr>
        <w:widowControl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прогнозировать результаты воздействия различных факторов на смещение химического равновесия.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  <w:r w:rsidRPr="002E47D9">
        <w:rPr>
          <w:b/>
          <w:sz w:val="22"/>
          <w:szCs w:val="22"/>
        </w:rPr>
        <w:t>Многообразие веществ.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Выпускник </w:t>
      </w:r>
      <w:r w:rsidRPr="002E47D9">
        <w:rPr>
          <w:i/>
          <w:sz w:val="22"/>
          <w:szCs w:val="22"/>
        </w:rPr>
        <w:t>научится: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формулы веществ по их названиям;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валентность и степень окисления элементов в веществах;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объяснять закономерности изменения физических и химических свойств простых веществ и их высших оксидов, образованных элементами второго и третьего периодов;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общие химические свойства, характерные для групп оксидов: кислотных, основных, амфотерных.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называть общие химические свойства, характерные для каждого класса веществ;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определять вещество – окислитель и вещество – восстановитель в окислительно – восстановительных реакциях;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составлять электронный баланс по предложенным схемам реакций;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0A5147" w:rsidRPr="002E47D9" w:rsidRDefault="000A5147" w:rsidP="002E47D9">
      <w:pPr>
        <w:widowControl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autoSpaceDE/>
        <w:autoSpaceDN/>
        <w:adjustRightInd/>
        <w:ind w:left="0" w:firstLine="567"/>
        <w:contextualSpacing/>
        <w:jc w:val="both"/>
        <w:rPr>
          <w:sz w:val="22"/>
          <w:szCs w:val="22"/>
        </w:rPr>
      </w:pPr>
      <w:r w:rsidRPr="002E47D9">
        <w:rPr>
          <w:sz w:val="22"/>
          <w:szCs w:val="22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0A5147" w:rsidRPr="002E47D9" w:rsidRDefault="000A5147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both"/>
        <w:rPr>
          <w:sz w:val="22"/>
          <w:szCs w:val="22"/>
        </w:rPr>
      </w:pPr>
      <w:r w:rsidRPr="002E47D9">
        <w:rPr>
          <w:b/>
          <w:sz w:val="22"/>
          <w:szCs w:val="22"/>
        </w:rPr>
        <w:t xml:space="preserve">Выпускник получит </w:t>
      </w:r>
      <w:r w:rsidRPr="002E47D9">
        <w:rPr>
          <w:b/>
          <w:i/>
          <w:sz w:val="22"/>
          <w:szCs w:val="22"/>
        </w:rPr>
        <w:t>возможность научиться</w:t>
      </w:r>
      <w:r w:rsidRPr="002E47D9">
        <w:rPr>
          <w:i/>
          <w:sz w:val="22"/>
          <w:szCs w:val="22"/>
        </w:rPr>
        <w:t>:</w:t>
      </w:r>
    </w:p>
    <w:p w:rsidR="000A5147" w:rsidRPr="002E47D9" w:rsidRDefault="000A5147" w:rsidP="002E47D9">
      <w:pPr>
        <w:ind w:firstLine="567"/>
        <w:rPr>
          <w:sz w:val="22"/>
          <w:szCs w:val="22"/>
        </w:rPr>
      </w:pPr>
      <w:r w:rsidRPr="002E47D9">
        <w:rPr>
          <w:sz w:val="22"/>
          <w:szCs w:val="22"/>
        </w:rPr>
        <w:t>• грамотно обращаться с веществами в повседневной жизни;</w:t>
      </w:r>
    </w:p>
    <w:p w:rsidR="000A5147" w:rsidRPr="002E47D9" w:rsidRDefault="000A5147" w:rsidP="002E47D9">
      <w:pPr>
        <w:ind w:firstLine="567"/>
        <w:rPr>
          <w:sz w:val="22"/>
          <w:szCs w:val="22"/>
        </w:rPr>
      </w:pPr>
      <w:r w:rsidRPr="002E47D9">
        <w:rPr>
          <w:sz w:val="22"/>
          <w:szCs w:val="22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осознавать значение теоретических знаний для практической деятельности человека;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описывать изученные объекты как системы, применяя логику системного анализа;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составлять молекулярные и полные ионные уравнения по сокращённым ионным уравнениям;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прогнозировать результаты воздействия различных факторов на изменение скорости химической реакции;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прогнозировать результаты воздействия различных факторов на смещение химического равновесия.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прогнозировать химические свойства веществ на основе их состава и строения;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0A5147" w:rsidRPr="002E47D9" w:rsidRDefault="000A5147" w:rsidP="002E47D9">
      <w:pPr>
        <w:ind w:firstLine="567"/>
        <w:jc w:val="both"/>
        <w:rPr>
          <w:sz w:val="22"/>
          <w:szCs w:val="22"/>
        </w:rPr>
      </w:pPr>
      <w:r w:rsidRPr="002E47D9">
        <w:rPr>
          <w:sz w:val="22"/>
          <w:szCs w:val="22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Выпускник получит возможность научиться: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грамотно обращаться с веществами в повседневной жизни;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осознавать необходимость соблюдения правил экологически безопасного поведения в окружающей природной среде;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понимать смысл и необходимость соблюдения предписаний, предлагаемых в инструкциях по использованию лекарств, средств бытовой химии и др.;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использовать приобретѐнные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осознавать значение теоретических знаний для практической деятельности человека; </w:t>
      </w:r>
    </w:p>
    <w:p w:rsidR="000A5147" w:rsidRDefault="000A5147" w:rsidP="008C0013">
      <w:pPr>
        <w:pStyle w:val="ListParagraph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• описывать изученные объекты как системы, применяя логику системного анализа;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применять знания о закономерностях периодической системы химических элементов для объяснения и предвидения свойств конкретных веществ;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развивать информационную компетентность посредством углубления знаний об истории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становления химической науки, еѐ основных понятий, периодического закона как одного из важнейших законов природы, а также о современных достижениях науки и техники.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приводить примеры реакций, подтверждающих существование взаимосвязи между основными классами неорганических веществ;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выявлять существование генетической взаимосвязи между веществами в ряду: простое вещество - оксид - гидроксид - соль;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организовывать, проводить ученические проекты по исследованию свойств веществ, имеющих важное практическое значение. </w:t>
      </w:r>
    </w:p>
    <w:p w:rsidR="000A5147" w:rsidRDefault="000A5147" w:rsidP="008C0013">
      <w:pPr>
        <w:pStyle w:val="ListParagraph"/>
        <w:widowControl/>
        <w:ind w:left="142"/>
        <w:jc w:val="center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Личностные, метапредметные и предметные результаты освоения учебного предмета «Химия»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Личностными </w:t>
      </w:r>
      <w:r>
        <w:rPr>
          <w:sz w:val="23"/>
          <w:szCs w:val="23"/>
        </w:rPr>
        <w:t xml:space="preserve">результатами изучения предмета «Химия» являются следующие умения: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Воспитание российской гражданской идентичности: патриотизма, любви и уважение к Отечеству, чувство гордости за свою Родину, за российскую химическую науку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</w:t>
      </w:r>
      <w:r w:rsidRPr="0025052D">
        <w:rPr>
          <w:sz w:val="23"/>
          <w:szCs w:val="23"/>
        </w:rPr>
        <w:t xml:space="preserve"> </w:t>
      </w:r>
      <w:r>
        <w:rPr>
          <w:sz w:val="23"/>
          <w:szCs w:val="23"/>
        </w:rPr>
        <w:t>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 многообразию современного мира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предпочтений. Осознанному построению индивидуальных образовательных траекторий с учетом устойчивых познавательных интересов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коммуникативной компетенции в образовательной, общественно полезной, учебно – исследовательской, творческой и других видах деятельности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и понимание ценности здорового и безлопастного образа жизни, усвоение правил  индивидуального и коллективного безопасного поведения в чрезвычайных ситуациях, угождающих жизни и здоровью людей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познавательной информационной культуры.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Формирование основ экологического сознания на основе признания ценности жизни во всех ее проявлениях и необходимости ответственного , бережного отношения к окружающей среде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-Развитие готовности к решению творческих задач, умение находить адекватные способы поведения и взаимодействие с партнерами во время учебной и внеучебной деятельности, способности оценивать проблемные ситуации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Метапредметными </w:t>
      </w:r>
      <w:r>
        <w:rPr>
          <w:sz w:val="23"/>
          <w:szCs w:val="23"/>
        </w:rPr>
        <w:t xml:space="preserve">результатами изучения курса «Химия» является формирование универсальных учебных действий (УУД).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Познавательные УУД: </w:t>
      </w:r>
    </w:p>
    <w:p w:rsidR="000A5147" w:rsidRDefault="000A5147" w:rsidP="008C0013">
      <w:pPr>
        <w:pStyle w:val="ListParagraph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- Самостоятельно обнаруживать и формулировать учебную проблему, определять цель учебной деятельности, выбирать тему работы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Выдвигать версии решения проблемы, осознавать конечный результат, выбирать из предложенных и искать самостоятельно средства достижения цели.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Составлять (индивидуально или в группе) план решения проблемы (выполнения проекта).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Работая по плану, сверять свои действия с целью и, при необходимости, исправлять ошибки самостоятельно.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диалоге с учителем совершенствовать самостоятельно выработанные критерии оценки.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Коммуникативные УУД: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Средством формирования коммуникативных УУД служат технология проблемного диалога (побуждающий и подводящий диалог) и работа в малых группах, а также использование на уроках элементов технологии продуктивного чтения.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Предметными </w:t>
      </w:r>
      <w:r>
        <w:rPr>
          <w:sz w:val="23"/>
          <w:szCs w:val="23"/>
        </w:rPr>
        <w:t xml:space="preserve">результатами изучения предмета «Химия» являются: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0A5147" w:rsidRDefault="000A5147" w:rsidP="008C0013">
      <w:pPr>
        <w:pStyle w:val="ListParagraph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- 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-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Умение оказывать первую помощь при отравлениях, ожогах и других травмах, связанных с веществами и лабораторным оборудованием; </w:t>
      </w:r>
    </w:p>
    <w:p w:rsidR="000A5147" w:rsidRDefault="000A5147" w:rsidP="008C00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 </w:t>
      </w:r>
    </w:p>
    <w:p w:rsidR="000A5147" w:rsidRDefault="000A5147" w:rsidP="008C0013">
      <w:pPr>
        <w:pStyle w:val="ListParagraph"/>
        <w:widowControl/>
        <w:ind w:left="142"/>
        <w:rPr>
          <w:sz w:val="23"/>
          <w:szCs w:val="23"/>
        </w:rPr>
      </w:pPr>
      <w:r>
        <w:rPr>
          <w:sz w:val="23"/>
          <w:szCs w:val="23"/>
        </w:rPr>
        <w:t>- 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0A5147" w:rsidRPr="00DB0F61" w:rsidRDefault="000A5147" w:rsidP="008C0013">
      <w:pPr>
        <w:pStyle w:val="ListParagraph"/>
        <w:widowControl/>
        <w:ind w:left="142"/>
        <w:rPr>
          <w:b/>
          <w:bCs/>
          <w:i/>
          <w:iCs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.</w:t>
      </w:r>
      <w:r>
        <w:rPr>
          <w:sz w:val="23"/>
          <w:szCs w:val="23"/>
        </w:rPr>
        <w:t>-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0A5147" w:rsidRPr="00857A38" w:rsidRDefault="000A5147" w:rsidP="00857A38">
      <w:pPr>
        <w:widowControl/>
        <w:rPr>
          <w:b/>
          <w:bCs/>
          <w:i/>
          <w:iCs/>
          <w:sz w:val="24"/>
          <w:szCs w:val="24"/>
          <w:lang w:eastAsia="en-US"/>
        </w:rPr>
      </w:pPr>
      <w:r w:rsidRPr="00857A38">
        <w:rPr>
          <w:b/>
          <w:bCs/>
          <w:i/>
          <w:iCs/>
          <w:sz w:val="24"/>
          <w:szCs w:val="24"/>
          <w:lang w:eastAsia="en-US"/>
        </w:rPr>
        <w:t xml:space="preserve"> Общая характеристика учебного процесса:</w:t>
      </w:r>
    </w:p>
    <w:p w:rsidR="000A5147" w:rsidRPr="00857A38" w:rsidRDefault="000A5147" w:rsidP="00857A38">
      <w:pPr>
        <w:widowControl/>
        <w:rPr>
          <w:b/>
          <w:bCs/>
          <w:i/>
          <w:iCs/>
          <w:sz w:val="24"/>
          <w:szCs w:val="24"/>
          <w:lang w:eastAsia="en-US"/>
        </w:rPr>
      </w:pPr>
      <w:r w:rsidRPr="00857A38">
        <w:rPr>
          <w:b/>
          <w:bCs/>
          <w:i/>
          <w:iCs/>
          <w:sz w:val="24"/>
          <w:szCs w:val="24"/>
          <w:lang w:eastAsia="en-US"/>
        </w:rPr>
        <w:t>Основные технологии обучения:</w:t>
      </w:r>
    </w:p>
    <w:p w:rsidR="000A5147" w:rsidRPr="00857A38" w:rsidRDefault="000A5147" w:rsidP="00857A38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Программа курса «Химии» построена на основе спиральной модели, предусматривающей постепенное развитие и</w:t>
      </w:r>
      <w:r>
        <w:rPr>
          <w:sz w:val="24"/>
          <w:szCs w:val="24"/>
          <w:lang w:eastAsia="en-US"/>
        </w:rPr>
        <w:t xml:space="preserve"> </w:t>
      </w:r>
      <w:r w:rsidRPr="00857A38">
        <w:rPr>
          <w:sz w:val="24"/>
          <w:szCs w:val="24"/>
          <w:lang w:eastAsia="en-US"/>
        </w:rPr>
        <w:t>углубление теоретических представлений при линейном ознакомлении с эмпирическим материалом</w:t>
      </w:r>
    </w:p>
    <w:p w:rsidR="000A5147" w:rsidRPr="00857A38" w:rsidRDefault="000A5147" w:rsidP="00857A38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Тесты, самостоятельные работа, контрольные рабо</w:t>
      </w:r>
      <w:r>
        <w:rPr>
          <w:sz w:val="24"/>
          <w:szCs w:val="24"/>
          <w:lang w:eastAsia="en-US"/>
        </w:rPr>
        <w:t>ты, устный опрос, защита  исследовательских работ</w:t>
      </w:r>
      <w:r w:rsidRPr="00857A38">
        <w:rPr>
          <w:sz w:val="24"/>
          <w:szCs w:val="24"/>
          <w:lang w:eastAsia="en-US"/>
        </w:rPr>
        <w:t>.</w:t>
      </w:r>
    </w:p>
    <w:p w:rsidR="000A5147" w:rsidRDefault="000A5147" w:rsidP="00B76D4E">
      <w:pPr>
        <w:widowControl/>
        <w:rPr>
          <w:sz w:val="24"/>
          <w:szCs w:val="24"/>
          <w:lang w:eastAsia="en-US"/>
        </w:rPr>
      </w:pPr>
      <w:r w:rsidRPr="00857A38">
        <w:rPr>
          <w:sz w:val="24"/>
          <w:szCs w:val="24"/>
          <w:lang w:eastAsia="en-US"/>
        </w:rPr>
        <w:t>Преобладающими формами текущего контроля являются самостоятельные и контрольные работы, различные тестовые</w:t>
      </w:r>
      <w:r>
        <w:rPr>
          <w:sz w:val="24"/>
          <w:szCs w:val="24"/>
          <w:lang w:eastAsia="en-US"/>
        </w:rPr>
        <w:t xml:space="preserve"> формы контроля. Промежуточный и</w:t>
      </w:r>
      <w:r w:rsidRPr="00857A38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итоговый контроль </w:t>
      </w:r>
      <w:r w:rsidRPr="00857A38">
        <w:rPr>
          <w:sz w:val="24"/>
          <w:szCs w:val="24"/>
          <w:lang w:eastAsia="en-US"/>
        </w:rPr>
        <w:t xml:space="preserve"> проводится в форме </w:t>
      </w:r>
      <w:r>
        <w:rPr>
          <w:sz w:val="24"/>
          <w:szCs w:val="24"/>
          <w:lang w:eastAsia="en-US"/>
        </w:rPr>
        <w:t>контрольных работ</w:t>
      </w:r>
    </w:p>
    <w:p w:rsidR="000A5147" w:rsidRDefault="000A5147" w:rsidP="00B76D4E">
      <w:pPr>
        <w:widowControl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  <w:lang w:eastAsia="en-US"/>
        </w:rPr>
      </w:pPr>
    </w:p>
    <w:p w:rsidR="000A5147" w:rsidRPr="007F66E6" w:rsidRDefault="000A5147" w:rsidP="004F3ACD">
      <w:pPr>
        <w:widowControl/>
        <w:jc w:val="center"/>
        <w:rPr>
          <w:b/>
          <w:bCs/>
          <w:iCs/>
          <w:sz w:val="28"/>
          <w:szCs w:val="28"/>
          <w:lang w:eastAsia="en-US"/>
        </w:rPr>
      </w:pPr>
      <w:r w:rsidRPr="007F66E6">
        <w:rPr>
          <w:b/>
          <w:bCs/>
          <w:iCs/>
          <w:sz w:val="28"/>
          <w:szCs w:val="28"/>
          <w:lang w:eastAsia="en-US"/>
        </w:rPr>
        <w:t>Содержание курса химии 8 класс.</w:t>
      </w:r>
    </w:p>
    <w:tbl>
      <w:tblPr>
        <w:tblW w:w="1077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3720"/>
        <w:gridCol w:w="1914"/>
        <w:gridCol w:w="2021"/>
        <w:gridCol w:w="2126"/>
      </w:tblGrid>
      <w:tr w:rsidR="000A514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Разделы программы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</w:t>
            </w:r>
          </w:p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контрольных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работ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</w:t>
            </w:r>
          </w:p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практических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работ</w:t>
            </w:r>
          </w:p>
        </w:tc>
      </w:tr>
      <w:tr w:rsidR="000A514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Основные понятия химии (уровень атомно – молекулярных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представлений)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54 (51 + 3 часа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резервного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времени)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A514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Периодический закон и периодическая система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химических элементов Д.И. Менделеева. Строение атома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0A514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Строение вещества. Химическая связь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0A5147" w:rsidTr="00E852A4">
        <w:tc>
          <w:tcPr>
            <w:tcW w:w="4713" w:type="dxa"/>
            <w:gridSpan w:val="2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6</w:t>
            </w:r>
          </w:p>
        </w:tc>
      </w:tr>
    </w:tbl>
    <w:p w:rsidR="000A5147" w:rsidRDefault="000A5147" w:rsidP="007759EB">
      <w:pPr>
        <w:widowControl/>
        <w:rPr>
          <w:sz w:val="24"/>
          <w:szCs w:val="24"/>
          <w:lang w:eastAsia="en-US"/>
        </w:rPr>
      </w:pP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В авторскую программу внесены некоторые изменения.</w:t>
      </w: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Резервное время (5 часов) используется следующим образом:</w:t>
      </w: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· 1час – на проведение обобщающего урока по теме «Первоначальные химические понятия»</w:t>
      </w: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· 1час - на решение расчетных задач «Нахождение массовой доли растворенного вещества в растворе.</w:t>
      </w: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Вычисление массы растворенного вещества и воды для приготовления раствора определенной концентрации»</w:t>
      </w: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· 1 час - на проведение обобщающего урока по теме «Важнейшие классы неорганических соединений»</w:t>
      </w:r>
    </w:p>
    <w:p w:rsidR="000A5147" w:rsidRPr="007759EB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· 1час – на проведение обобщающего урока за курс химии 8 класса</w:t>
      </w:r>
    </w:p>
    <w:p w:rsidR="000A5147" w:rsidRDefault="000A5147" w:rsidP="007759EB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· 1 час – на п</w:t>
      </w:r>
      <w:r>
        <w:rPr>
          <w:sz w:val="24"/>
          <w:szCs w:val="24"/>
          <w:lang w:eastAsia="en-US"/>
        </w:rPr>
        <w:t xml:space="preserve">роведение итоговой контрольной работы </w:t>
      </w:r>
      <w:r w:rsidRPr="007759EB">
        <w:rPr>
          <w:sz w:val="24"/>
          <w:szCs w:val="24"/>
          <w:lang w:eastAsia="en-US"/>
        </w:rPr>
        <w:t xml:space="preserve"> за курс химии 8 класса</w:t>
      </w:r>
    </w:p>
    <w:p w:rsidR="000A5147" w:rsidRDefault="000A5147" w:rsidP="007759EB">
      <w:pPr>
        <w:widowControl/>
        <w:rPr>
          <w:rFonts w:eastAsia="TimesNewRomanPS-BoldMT"/>
          <w:sz w:val="24"/>
          <w:szCs w:val="24"/>
          <w:lang w:eastAsia="en-US"/>
        </w:rPr>
      </w:pPr>
      <w:r w:rsidRPr="007759EB">
        <w:rPr>
          <w:rFonts w:eastAsia="TimesNewRomanPS-BoldMT"/>
          <w:b/>
          <w:bCs/>
          <w:sz w:val="24"/>
          <w:szCs w:val="24"/>
          <w:lang w:eastAsia="en-US"/>
        </w:rPr>
        <w:t xml:space="preserve">Обоснование: </w:t>
      </w:r>
      <w:r w:rsidRPr="007759EB">
        <w:rPr>
          <w:sz w:val="24"/>
          <w:szCs w:val="24"/>
          <w:lang w:eastAsia="en-US"/>
        </w:rPr>
        <w:t>при изучении названных тем недостаточно времени для проведения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обобщающих уроков и уроков по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решению расчётных и качественных задач</w:t>
      </w:r>
      <w:r w:rsidRPr="007759EB">
        <w:rPr>
          <w:rFonts w:eastAsia="TimesNewRomanPS-BoldMT"/>
          <w:sz w:val="24"/>
          <w:szCs w:val="24"/>
          <w:lang w:eastAsia="en-US"/>
        </w:rPr>
        <w:t xml:space="preserve">, </w:t>
      </w:r>
      <w:r w:rsidRPr="007759EB">
        <w:rPr>
          <w:sz w:val="24"/>
          <w:szCs w:val="24"/>
          <w:lang w:eastAsia="en-US"/>
        </w:rPr>
        <w:t>а уроки эти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необходимы</w:t>
      </w:r>
      <w:r w:rsidRPr="007759EB">
        <w:rPr>
          <w:rFonts w:eastAsia="TimesNewRomanPS-BoldMT"/>
          <w:sz w:val="24"/>
          <w:szCs w:val="24"/>
          <w:lang w:eastAsia="en-US"/>
        </w:rPr>
        <w:t xml:space="preserve">, </w:t>
      </w:r>
      <w:r w:rsidRPr="007759EB">
        <w:rPr>
          <w:sz w:val="24"/>
          <w:szCs w:val="24"/>
          <w:lang w:eastAsia="en-US"/>
        </w:rPr>
        <w:t>так как направлены на реализацию важнейших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требований к знаниям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 xml:space="preserve">учащихся </w:t>
      </w:r>
      <w:r w:rsidRPr="007759EB">
        <w:rPr>
          <w:rFonts w:eastAsia="TimesNewRomanPS-BoldMT"/>
          <w:sz w:val="24"/>
          <w:szCs w:val="24"/>
          <w:lang w:eastAsia="en-US"/>
        </w:rPr>
        <w:t xml:space="preserve">– </w:t>
      </w:r>
      <w:r w:rsidRPr="007759EB">
        <w:rPr>
          <w:sz w:val="24"/>
          <w:szCs w:val="24"/>
          <w:lang w:eastAsia="en-US"/>
        </w:rPr>
        <w:t>применение полученных знаний для выполнения тренировочных упражнений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и подготовке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к контрольной работе</w:t>
      </w:r>
      <w:r w:rsidRPr="007759EB">
        <w:rPr>
          <w:rFonts w:eastAsia="TimesNewRomanPS-BoldMT"/>
          <w:sz w:val="24"/>
          <w:szCs w:val="24"/>
          <w:lang w:eastAsia="en-US"/>
        </w:rPr>
        <w:t xml:space="preserve">. </w:t>
      </w:r>
      <w:r>
        <w:rPr>
          <w:sz w:val="24"/>
          <w:szCs w:val="24"/>
          <w:lang w:eastAsia="en-US"/>
        </w:rPr>
        <w:t>Обобщающее работы  позволяю</w:t>
      </w:r>
      <w:r w:rsidRPr="007759EB">
        <w:rPr>
          <w:sz w:val="24"/>
          <w:szCs w:val="24"/>
          <w:lang w:eastAsia="en-US"/>
        </w:rPr>
        <w:t>т выявить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степень овладения учащимися знаниями по основным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вопросам курса органической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химии</w:t>
      </w:r>
      <w:r w:rsidRPr="007759EB">
        <w:rPr>
          <w:rFonts w:eastAsia="TimesNewRomanPS-BoldMT"/>
          <w:sz w:val="24"/>
          <w:szCs w:val="24"/>
          <w:lang w:eastAsia="en-US"/>
        </w:rPr>
        <w:t xml:space="preserve">; </w:t>
      </w:r>
      <w:r w:rsidRPr="007759EB">
        <w:rPr>
          <w:sz w:val="24"/>
          <w:szCs w:val="24"/>
          <w:lang w:eastAsia="en-US"/>
        </w:rPr>
        <w:t>готовность к сдаче ОГЭ по химии</w:t>
      </w:r>
      <w:r w:rsidRPr="007759EB">
        <w:rPr>
          <w:rFonts w:eastAsia="TimesNewRomanPS-BoldMT"/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Формулировка названий разделов и тем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соответствует авторской программе</w:t>
      </w:r>
      <w:r w:rsidRPr="007759EB">
        <w:rPr>
          <w:rFonts w:eastAsia="TimesNewRomanPS-BoldMT"/>
          <w:sz w:val="24"/>
          <w:szCs w:val="24"/>
          <w:lang w:eastAsia="en-US"/>
        </w:rPr>
        <w:t xml:space="preserve">. </w:t>
      </w:r>
      <w:r w:rsidRPr="007759EB">
        <w:rPr>
          <w:sz w:val="24"/>
          <w:szCs w:val="24"/>
          <w:lang w:eastAsia="en-US"/>
        </w:rPr>
        <w:t>Все практические работы</w:t>
      </w:r>
      <w:r w:rsidRPr="007759EB">
        <w:rPr>
          <w:rFonts w:eastAsia="TimesNewRomanPS-BoldMT"/>
          <w:sz w:val="24"/>
          <w:szCs w:val="24"/>
          <w:lang w:eastAsia="en-US"/>
        </w:rPr>
        <w:t>,</w:t>
      </w:r>
      <w:r>
        <w:rPr>
          <w:sz w:val="24"/>
          <w:szCs w:val="24"/>
          <w:lang w:eastAsia="en-US"/>
        </w:rPr>
        <w:t xml:space="preserve"> </w:t>
      </w:r>
      <w:r w:rsidRPr="007759EB">
        <w:rPr>
          <w:sz w:val="24"/>
          <w:szCs w:val="24"/>
          <w:lang w:eastAsia="en-US"/>
        </w:rPr>
        <w:t>демонстрации</w:t>
      </w:r>
      <w:r>
        <w:rPr>
          <w:rFonts w:eastAsia="TimesNewRomanPS-BoldMT"/>
          <w:sz w:val="24"/>
          <w:szCs w:val="24"/>
          <w:lang w:eastAsia="en-US"/>
        </w:rPr>
        <w:t xml:space="preserve">, </w:t>
      </w:r>
      <w:r w:rsidRPr="007759EB">
        <w:rPr>
          <w:sz w:val="24"/>
          <w:szCs w:val="24"/>
          <w:lang w:eastAsia="en-US"/>
        </w:rPr>
        <w:t xml:space="preserve">лабораторные опыты взяты из программы курса химии для </w:t>
      </w:r>
      <w:r w:rsidRPr="007759EB">
        <w:rPr>
          <w:rFonts w:eastAsia="TimesNewRomanPS-BoldMT"/>
          <w:sz w:val="24"/>
          <w:szCs w:val="24"/>
          <w:lang w:eastAsia="en-US"/>
        </w:rPr>
        <w:t xml:space="preserve">8-9 </w:t>
      </w:r>
      <w:r w:rsidRPr="007759EB">
        <w:rPr>
          <w:sz w:val="24"/>
          <w:szCs w:val="24"/>
          <w:lang w:eastAsia="en-US"/>
        </w:rPr>
        <w:t>классов автора Н.Н</w:t>
      </w:r>
      <w:r w:rsidRPr="007759EB">
        <w:rPr>
          <w:rFonts w:eastAsia="TimesNewRomanPS-BoldMT"/>
          <w:sz w:val="24"/>
          <w:szCs w:val="24"/>
          <w:lang w:eastAsia="en-US"/>
        </w:rPr>
        <w:t xml:space="preserve">. </w:t>
      </w:r>
      <w:r w:rsidRPr="007759EB">
        <w:rPr>
          <w:sz w:val="24"/>
          <w:szCs w:val="24"/>
          <w:lang w:eastAsia="en-US"/>
        </w:rPr>
        <w:t>Гара</w:t>
      </w:r>
      <w:r w:rsidRPr="007759EB">
        <w:rPr>
          <w:rFonts w:eastAsia="TimesNewRomanPS-BoldMT"/>
          <w:sz w:val="24"/>
          <w:szCs w:val="24"/>
          <w:lang w:eastAsia="en-US"/>
        </w:rPr>
        <w:t>.</w:t>
      </w:r>
    </w:p>
    <w:p w:rsidR="000A5147" w:rsidRDefault="000A5147" w:rsidP="007759EB">
      <w:pPr>
        <w:widowControl/>
        <w:rPr>
          <w:b/>
          <w:bCs/>
          <w:i/>
          <w:iCs/>
          <w:sz w:val="24"/>
          <w:szCs w:val="24"/>
          <w:lang w:eastAsia="en-US"/>
        </w:rPr>
      </w:pPr>
    </w:p>
    <w:p w:rsidR="000A5147" w:rsidRDefault="000A5147" w:rsidP="007759EB">
      <w:pPr>
        <w:widowControl/>
        <w:rPr>
          <w:b/>
          <w:bCs/>
          <w:i/>
          <w:iCs/>
          <w:sz w:val="24"/>
          <w:szCs w:val="24"/>
          <w:lang w:eastAsia="en-US"/>
        </w:rPr>
      </w:pPr>
      <w:r>
        <w:rPr>
          <w:b/>
          <w:bCs/>
          <w:i/>
          <w:iCs/>
          <w:sz w:val="24"/>
          <w:szCs w:val="24"/>
          <w:lang w:eastAsia="en-US"/>
        </w:rPr>
        <w:t>Содержание курса 8 класс</w:t>
      </w:r>
    </w:p>
    <w:p w:rsidR="000A5147" w:rsidRDefault="000A5147" w:rsidP="007759EB">
      <w:pPr>
        <w:widowControl/>
        <w:rPr>
          <w:b/>
          <w:bCs/>
          <w:i/>
          <w:iCs/>
          <w:sz w:val="24"/>
          <w:szCs w:val="24"/>
          <w:lang w:eastAsia="en-US"/>
        </w:rPr>
      </w:pPr>
    </w:p>
    <w:p w:rsidR="000A5147" w:rsidRPr="00A2145B" w:rsidRDefault="000A5147" w:rsidP="00702347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Раздел </w:t>
      </w:r>
      <w:r w:rsidRPr="00A2145B">
        <w:rPr>
          <w:b/>
          <w:color w:val="000000"/>
          <w:sz w:val="24"/>
          <w:szCs w:val="24"/>
        </w:rPr>
        <w:t xml:space="preserve"> 1. </w:t>
      </w:r>
      <w:r>
        <w:rPr>
          <w:b/>
          <w:color w:val="000000"/>
          <w:sz w:val="24"/>
          <w:szCs w:val="24"/>
        </w:rPr>
        <w:t>Основные  понятия химии  (уровень атомно- молекулярных представлений</w:t>
      </w:r>
      <w:r w:rsidRPr="00A2145B">
        <w:rPr>
          <w:b/>
          <w:color w:val="000000"/>
          <w:sz w:val="24"/>
          <w:szCs w:val="24"/>
        </w:rPr>
        <w:t>)</w:t>
      </w:r>
    </w:p>
    <w:p w:rsidR="000A5147" w:rsidRDefault="000A5147" w:rsidP="00702347">
      <w:pPr>
        <w:pStyle w:val="Default"/>
        <w:ind w:firstLine="567"/>
      </w:pPr>
      <w:r w:rsidRPr="00754B02">
        <w:t xml:space="preserve">Предмет химии. Химия как часть естествознания. Вещества и их свойства. </w:t>
      </w:r>
      <w:r>
        <w:t>Методы познания в химии: наблюдение, эксперимент. Приемы безопасной работы с оборудованием и веществами. Строение пламени</w:t>
      </w:r>
    </w:p>
    <w:p w:rsidR="000A5147" w:rsidRPr="00754B02" w:rsidRDefault="000A5147" w:rsidP="00702347">
      <w:pPr>
        <w:pStyle w:val="Default"/>
        <w:ind w:firstLine="567"/>
      </w:pPr>
      <w:r w:rsidRPr="00754B02">
        <w:t xml:space="preserve">Чистые вещества и смеси. Способы очистки веществ: отстаивание, фильтрование, выпаривание, </w:t>
      </w:r>
      <w:r w:rsidRPr="00754B02">
        <w:rPr>
          <w:i/>
          <w:iCs/>
        </w:rPr>
        <w:t>кристаллизация</w:t>
      </w:r>
      <w:r w:rsidRPr="00754B02">
        <w:t xml:space="preserve">, </w:t>
      </w:r>
      <w:r w:rsidRPr="00754B02">
        <w:rPr>
          <w:i/>
          <w:iCs/>
        </w:rPr>
        <w:t>дистилляция</w:t>
      </w:r>
      <w:r w:rsidRPr="00754B02">
        <w:t xml:space="preserve">. Физические и химические явления. Химические реакции. Признаки химических реакций и условия возникновения и течения химических реакций. </w:t>
      </w:r>
    </w:p>
    <w:p w:rsidR="000A5147" w:rsidRPr="00754B02" w:rsidRDefault="000A5147" w:rsidP="00702347">
      <w:pPr>
        <w:pStyle w:val="Default"/>
        <w:ind w:firstLine="567"/>
      </w:pPr>
      <w:r>
        <w:t>Атомы ,</w:t>
      </w:r>
      <w:r w:rsidRPr="00754B02">
        <w:t xml:space="preserve"> молекулы</w:t>
      </w:r>
      <w:r>
        <w:t xml:space="preserve"> и ионы</w:t>
      </w:r>
      <w:r w:rsidRPr="00754B02">
        <w:t xml:space="preserve">. Вещества молекулярного и немолекулярного строения. </w:t>
      </w:r>
      <w:r>
        <w:t xml:space="preserve"> Кристаллические и аморфные вещества. Кристаллические решетки: ионная, атомная и молекулярная. Зависимость свойств веществ от типа кристаллической решетки. Простые и сложные вещества.</w:t>
      </w:r>
      <w:r w:rsidRPr="00754B02">
        <w:t xml:space="preserve"> Химический элемент.</w:t>
      </w:r>
      <w:r>
        <w:t xml:space="preserve"> Металлы и неметаллы.</w:t>
      </w:r>
      <w:r w:rsidRPr="00754B02">
        <w:t xml:space="preserve"> Атомная единица массы. Относительная атомная </w:t>
      </w:r>
      <w:r>
        <w:t>масса</w:t>
      </w:r>
      <w:r w:rsidRPr="00754B02">
        <w:t>. Язык хим</w:t>
      </w:r>
      <w:r>
        <w:t>ии. Знаки химических элементов.  Закон постоянства состава вещества.Х</w:t>
      </w:r>
      <w:r w:rsidRPr="00754B02">
        <w:t>имические формулы.</w:t>
      </w:r>
      <w:r w:rsidRPr="00201991">
        <w:t xml:space="preserve"> </w:t>
      </w:r>
      <w:r>
        <w:t xml:space="preserve">Относительная молекулярная </w:t>
      </w:r>
      <w:r w:rsidRPr="00754B02">
        <w:t xml:space="preserve"> </w:t>
      </w:r>
      <w:r>
        <w:t>масса. Качественный и количественный состав вещества. Вычисление по химическим формулам. Массовая доля химических элементов в сложном веществе</w:t>
      </w:r>
    </w:p>
    <w:p w:rsidR="000A5147" w:rsidRPr="00754B02" w:rsidRDefault="000A5147" w:rsidP="00702347">
      <w:pPr>
        <w:pStyle w:val="Default"/>
        <w:ind w:firstLine="567"/>
      </w:pPr>
      <w:r w:rsidRPr="00754B02">
        <w:t>Валентность химических элементов. Определение вале</w:t>
      </w:r>
      <w:r>
        <w:t xml:space="preserve">нтности элементов по формулам бинарных </w:t>
      </w:r>
      <w:r w:rsidRPr="00754B02">
        <w:t xml:space="preserve"> соединений. Составление химических формул по валентности. </w:t>
      </w:r>
    </w:p>
    <w:p w:rsidR="000A5147" w:rsidRDefault="000A5147" w:rsidP="00702347">
      <w:pPr>
        <w:pStyle w:val="Default"/>
        <w:ind w:firstLine="567"/>
      </w:pPr>
      <w:r w:rsidRPr="00754B02">
        <w:t xml:space="preserve">Атомно-молекулярное учение. Закон сохранения массы веществ. </w:t>
      </w:r>
      <w:r>
        <w:t xml:space="preserve"> Жизнь и деятельностьМ.В. Ломоносова. </w:t>
      </w:r>
      <w:r w:rsidRPr="00754B02">
        <w:t xml:space="preserve">Химические уравнения. </w:t>
      </w:r>
      <w:r>
        <w:t xml:space="preserve">Типы </w:t>
      </w:r>
      <w:r w:rsidRPr="00754B02">
        <w:t xml:space="preserve">химических реакций </w:t>
      </w:r>
    </w:p>
    <w:p w:rsidR="000A5147" w:rsidRPr="00754B02" w:rsidRDefault="000A5147" w:rsidP="00702347">
      <w:pPr>
        <w:pStyle w:val="Default"/>
      </w:pPr>
      <w:r w:rsidRPr="00754B02">
        <w:rPr>
          <w:b/>
          <w:bCs/>
        </w:rPr>
        <w:t xml:space="preserve">Практические работы: </w:t>
      </w:r>
    </w:p>
    <w:p w:rsidR="000A5147" w:rsidRPr="00754B02" w:rsidRDefault="000A5147" w:rsidP="00702347">
      <w:pPr>
        <w:pStyle w:val="Default"/>
        <w:numPr>
          <w:ilvl w:val="0"/>
          <w:numId w:val="9"/>
        </w:numPr>
      </w:pPr>
      <w:r w:rsidRPr="00754B02">
        <w:t xml:space="preserve">Правила техники безопасности при работе в химическом кабинете. Знакомство с лабораторным оборудованием. </w:t>
      </w:r>
    </w:p>
    <w:p w:rsidR="000A5147" w:rsidRPr="00754B02" w:rsidRDefault="000A5147" w:rsidP="00702347">
      <w:pPr>
        <w:pStyle w:val="Default"/>
        <w:numPr>
          <w:ilvl w:val="0"/>
          <w:numId w:val="9"/>
        </w:numPr>
      </w:pPr>
      <w:r w:rsidRPr="00754B02">
        <w:t xml:space="preserve">Очистка загрязненной поваренной соли. </w:t>
      </w:r>
    </w:p>
    <w:p w:rsidR="000A5147" w:rsidRDefault="000A5147" w:rsidP="00702347">
      <w:pPr>
        <w:rPr>
          <w:sz w:val="24"/>
          <w:szCs w:val="24"/>
        </w:rPr>
      </w:pPr>
      <w:r w:rsidRPr="00754B02">
        <w:rPr>
          <w:b/>
          <w:bCs/>
          <w:sz w:val="24"/>
          <w:szCs w:val="24"/>
        </w:rPr>
        <w:t xml:space="preserve">Расчетные задачи. </w:t>
      </w:r>
      <w:r w:rsidRPr="00754B02">
        <w:rPr>
          <w:sz w:val="24"/>
          <w:szCs w:val="24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</w:p>
    <w:p w:rsidR="000A5147" w:rsidRDefault="000A5147" w:rsidP="00437724">
      <w:pPr>
        <w:pStyle w:val="Default"/>
        <w:ind w:firstLine="567"/>
        <w:rPr>
          <w:szCs w:val="23"/>
        </w:rPr>
      </w:pPr>
      <w:r w:rsidRPr="00A2145B">
        <w:rPr>
          <w:szCs w:val="23"/>
        </w:rPr>
        <w:t xml:space="preserve">Кислород. Нахождение в природе. </w:t>
      </w:r>
      <w:r>
        <w:rPr>
          <w:szCs w:val="23"/>
        </w:rPr>
        <w:t>Получение кислорода в лаборатории и промышленности.</w:t>
      </w:r>
      <w:r w:rsidRPr="00A2145B">
        <w:rPr>
          <w:szCs w:val="23"/>
        </w:rPr>
        <w:t xml:space="preserve"> Физические и химические свойства</w:t>
      </w:r>
      <w:r>
        <w:rPr>
          <w:szCs w:val="23"/>
        </w:rPr>
        <w:t xml:space="preserve"> кислорода.</w:t>
      </w:r>
      <w:r w:rsidRPr="00A2145B">
        <w:rPr>
          <w:szCs w:val="23"/>
        </w:rPr>
        <w:t xml:space="preserve">. </w:t>
      </w:r>
      <w:r>
        <w:rPr>
          <w:szCs w:val="23"/>
        </w:rPr>
        <w:t>П</w:t>
      </w:r>
      <w:r w:rsidRPr="00A2145B">
        <w:rPr>
          <w:szCs w:val="23"/>
        </w:rPr>
        <w:t>рименение</w:t>
      </w:r>
      <w:r>
        <w:rPr>
          <w:szCs w:val="23"/>
        </w:rPr>
        <w:t xml:space="preserve"> кислорода</w:t>
      </w:r>
      <w:r w:rsidRPr="00A2145B">
        <w:rPr>
          <w:szCs w:val="23"/>
        </w:rPr>
        <w:t xml:space="preserve">. Круговорот кислорода в природе. </w:t>
      </w:r>
      <w:r>
        <w:rPr>
          <w:szCs w:val="23"/>
        </w:rPr>
        <w:t xml:space="preserve">Озон , аллотропия кислорода. Воздух и его состав. </w:t>
      </w:r>
      <w:r w:rsidRPr="00A2145B">
        <w:rPr>
          <w:szCs w:val="23"/>
        </w:rPr>
        <w:t>Защита атмосферного воздуха от загрязнений</w:t>
      </w:r>
      <w:r>
        <w:rPr>
          <w:szCs w:val="23"/>
        </w:rPr>
        <w:t>.</w:t>
      </w:r>
    </w:p>
    <w:p w:rsidR="000A5147" w:rsidRPr="00AA4DCE" w:rsidRDefault="000A5147" w:rsidP="00702347">
      <w:pPr>
        <w:pStyle w:val="Default"/>
        <w:ind w:firstLine="567"/>
        <w:rPr>
          <w:szCs w:val="23"/>
        </w:rPr>
      </w:pPr>
      <w:r w:rsidRPr="00AA4DCE">
        <w:rPr>
          <w:szCs w:val="23"/>
        </w:rPr>
        <w:t xml:space="preserve">Водород. Нахождение в природе. </w:t>
      </w:r>
      <w:r>
        <w:rPr>
          <w:szCs w:val="23"/>
        </w:rPr>
        <w:t xml:space="preserve"> Получение водорода в лаборатории и промышленности. </w:t>
      </w:r>
      <w:r w:rsidRPr="00AA4DCE">
        <w:rPr>
          <w:szCs w:val="23"/>
        </w:rPr>
        <w:t>Физические и химические свойства</w:t>
      </w:r>
      <w:r>
        <w:rPr>
          <w:szCs w:val="23"/>
        </w:rPr>
        <w:t xml:space="preserve"> водорода</w:t>
      </w:r>
      <w:r w:rsidRPr="00AA4DCE">
        <w:rPr>
          <w:szCs w:val="23"/>
        </w:rPr>
        <w:t xml:space="preserve">. Водород — восстановитель. </w:t>
      </w:r>
      <w:r>
        <w:rPr>
          <w:szCs w:val="23"/>
        </w:rPr>
        <w:t xml:space="preserve"> Меры безопасности при работе с водородом. П</w:t>
      </w:r>
      <w:r w:rsidRPr="00AA4DCE">
        <w:rPr>
          <w:szCs w:val="23"/>
        </w:rPr>
        <w:t>рименение</w:t>
      </w:r>
      <w:r>
        <w:rPr>
          <w:szCs w:val="23"/>
        </w:rPr>
        <w:t xml:space="preserve"> водорода</w:t>
      </w:r>
      <w:r w:rsidRPr="00AA4DCE">
        <w:rPr>
          <w:szCs w:val="23"/>
        </w:rPr>
        <w:t xml:space="preserve">. </w:t>
      </w:r>
    </w:p>
    <w:p w:rsidR="000A5147" w:rsidRDefault="000A5147" w:rsidP="000A268B">
      <w:pPr>
        <w:pStyle w:val="Default"/>
        <w:ind w:firstLine="567"/>
        <w:rPr>
          <w:szCs w:val="23"/>
        </w:rPr>
      </w:pPr>
      <w:r>
        <w:rPr>
          <w:szCs w:val="23"/>
        </w:rPr>
        <w:t xml:space="preserve">Вода </w:t>
      </w:r>
      <w:r w:rsidRPr="00AA4DCE">
        <w:rPr>
          <w:szCs w:val="23"/>
        </w:rPr>
        <w:t xml:space="preserve">. Методы определения состава воды — анализ и синтез. Физические и химические свойства воды. Вода в природе и способы ее очистки. </w:t>
      </w:r>
      <w:r>
        <w:rPr>
          <w:szCs w:val="23"/>
        </w:rPr>
        <w:t xml:space="preserve">Аэрация воды. Химические свойства воды. Применение воды. Вода – растворитель. </w:t>
      </w:r>
      <w:r w:rsidRPr="00AA4DCE">
        <w:rPr>
          <w:szCs w:val="23"/>
        </w:rPr>
        <w:t xml:space="preserve">Растворимость веществ в воде. Определение массовой доли растворенного вещества. </w:t>
      </w:r>
    </w:p>
    <w:p w:rsidR="000A5147" w:rsidRPr="003B7554" w:rsidRDefault="000A5147" w:rsidP="000A268B">
      <w:pPr>
        <w:pStyle w:val="Default"/>
        <w:ind w:firstLine="567"/>
        <w:rPr>
          <w:szCs w:val="23"/>
        </w:rPr>
      </w:pPr>
      <w:r>
        <w:rPr>
          <w:szCs w:val="23"/>
        </w:rPr>
        <w:t>Количественные отношения в химии. Количество вещества. Моль. Молярная масса.</w:t>
      </w:r>
      <w:r w:rsidRPr="000A268B">
        <w:rPr>
          <w:szCs w:val="23"/>
        </w:rPr>
        <w:t xml:space="preserve"> </w:t>
      </w:r>
      <w:r w:rsidRPr="003B7554">
        <w:rPr>
          <w:szCs w:val="23"/>
        </w:rPr>
        <w:t xml:space="preserve">Закон Авогадро. Молярный объем газов. Относительная плотность газов. Объемные отношения газов при химических реакциях. </w:t>
      </w:r>
    </w:p>
    <w:p w:rsidR="000A5147" w:rsidRPr="00E23720" w:rsidRDefault="000A5147" w:rsidP="00702347">
      <w:pPr>
        <w:pStyle w:val="Default"/>
        <w:ind w:firstLine="567"/>
        <w:rPr>
          <w:szCs w:val="23"/>
        </w:rPr>
      </w:pPr>
      <w:r w:rsidRPr="000A268B">
        <w:rPr>
          <w:bCs/>
          <w:szCs w:val="23"/>
        </w:rPr>
        <w:t>Важнейшие классы неорганических соединений.</w:t>
      </w:r>
      <w:r>
        <w:rPr>
          <w:bCs/>
          <w:szCs w:val="23"/>
        </w:rPr>
        <w:t xml:space="preserve"> </w:t>
      </w:r>
      <w:r w:rsidRPr="000A268B">
        <w:rPr>
          <w:bCs/>
          <w:szCs w:val="23"/>
        </w:rPr>
        <w:t>Оксиды: состав</w:t>
      </w:r>
      <w:r>
        <w:rPr>
          <w:b/>
          <w:bCs/>
          <w:szCs w:val="23"/>
        </w:rPr>
        <w:t xml:space="preserve">, </w:t>
      </w:r>
      <w:r w:rsidRPr="00E23720">
        <w:rPr>
          <w:b/>
          <w:bCs/>
          <w:szCs w:val="23"/>
        </w:rPr>
        <w:t xml:space="preserve"> </w:t>
      </w:r>
      <w:r>
        <w:rPr>
          <w:szCs w:val="23"/>
        </w:rPr>
        <w:t>к</w:t>
      </w:r>
      <w:r w:rsidRPr="00E23720">
        <w:rPr>
          <w:szCs w:val="23"/>
        </w:rPr>
        <w:t>лассификация. Основные и кислотные оксиды. Номенклатура</w:t>
      </w:r>
      <w:r>
        <w:rPr>
          <w:szCs w:val="23"/>
        </w:rPr>
        <w:t xml:space="preserve"> оксидов</w:t>
      </w:r>
      <w:r w:rsidRPr="00E23720">
        <w:rPr>
          <w:szCs w:val="23"/>
        </w:rPr>
        <w:t>. Ф</w:t>
      </w:r>
      <w:r>
        <w:rPr>
          <w:szCs w:val="23"/>
        </w:rPr>
        <w:t>изические и химические свойства, получение, п</w:t>
      </w:r>
      <w:r w:rsidRPr="00E23720">
        <w:rPr>
          <w:szCs w:val="23"/>
        </w:rPr>
        <w:t>рименение</w:t>
      </w:r>
      <w:r>
        <w:rPr>
          <w:szCs w:val="23"/>
        </w:rPr>
        <w:t xml:space="preserve"> оксидов</w:t>
      </w:r>
      <w:r w:rsidRPr="00E23720">
        <w:rPr>
          <w:szCs w:val="23"/>
        </w:rPr>
        <w:t xml:space="preserve">. </w:t>
      </w:r>
    </w:p>
    <w:p w:rsidR="000A5147" w:rsidRPr="00E23720" w:rsidRDefault="000A5147" w:rsidP="00702347">
      <w:pPr>
        <w:pStyle w:val="Default"/>
        <w:ind w:firstLine="567"/>
        <w:rPr>
          <w:szCs w:val="23"/>
        </w:rPr>
      </w:pPr>
      <w:r w:rsidRPr="00C9112E">
        <w:rPr>
          <w:bCs/>
          <w:szCs w:val="23"/>
        </w:rPr>
        <w:t>Гидроксиды</w:t>
      </w:r>
      <w:r>
        <w:rPr>
          <w:b/>
          <w:bCs/>
          <w:szCs w:val="23"/>
        </w:rPr>
        <w:t xml:space="preserve"> </w:t>
      </w:r>
      <w:r w:rsidRPr="00E23720">
        <w:rPr>
          <w:b/>
          <w:bCs/>
          <w:szCs w:val="23"/>
        </w:rPr>
        <w:t xml:space="preserve">. </w:t>
      </w:r>
      <w:r>
        <w:rPr>
          <w:szCs w:val="23"/>
        </w:rPr>
        <w:t>Классификация гидроксидов. Основания. Состав. Щелочи и нерастворимые основания.</w:t>
      </w:r>
      <w:r w:rsidRPr="00E23720">
        <w:rPr>
          <w:szCs w:val="23"/>
        </w:rPr>
        <w:t xml:space="preserve"> Номенклатура. Физические и химические свойства</w:t>
      </w:r>
      <w:r>
        <w:rPr>
          <w:szCs w:val="23"/>
        </w:rPr>
        <w:t xml:space="preserve"> оснований</w:t>
      </w:r>
      <w:r w:rsidRPr="00E23720">
        <w:rPr>
          <w:szCs w:val="23"/>
        </w:rPr>
        <w:t xml:space="preserve">. Реакция нейтрализации. Получение. Применение. </w:t>
      </w:r>
      <w:r>
        <w:rPr>
          <w:szCs w:val="23"/>
        </w:rPr>
        <w:t>Амфотерные оксиды и гидроксиды</w:t>
      </w:r>
    </w:p>
    <w:p w:rsidR="000A5147" w:rsidRDefault="000A5147" w:rsidP="00702347">
      <w:pPr>
        <w:pStyle w:val="Default"/>
        <w:ind w:firstLine="567"/>
        <w:rPr>
          <w:szCs w:val="23"/>
        </w:rPr>
      </w:pPr>
      <w:r w:rsidRPr="00C9112E">
        <w:rPr>
          <w:bCs/>
          <w:szCs w:val="23"/>
        </w:rPr>
        <w:t>Кислоты: состав</w:t>
      </w:r>
      <w:r>
        <w:rPr>
          <w:b/>
          <w:bCs/>
          <w:szCs w:val="23"/>
        </w:rPr>
        <w:t xml:space="preserve">, </w:t>
      </w:r>
      <w:r w:rsidRPr="00E23720">
        <w:rPr>
          <w:b/>
          <w:bCs/>
          <w:szCs w:val="23"/>
        </w:rPr>
        <w:t xml:space="preserve"> </w:t>
      </w:r>
      <w:r>
        <w:rPr>
          <w:szCs w:val="23"/>
        </w:rPr>
        <w:t>классификация и  н</w:t>
      </w:r>
      <w:r w:rsidRPr="00E23720">
        <w:rPr>
          <w:szCs w:val="23"/>
        </w:rPr>
        <w:t>оменклатура. Физические и химические свойства</w:t>
      </w:r>
      <w:r>
        <w:rPr>
          <w:szCs w:val="23"/>
        </w:rPr>
        <w:t xml:space="preserve"> кислот</w:t>
      </w:r>
      <w:r w:rsidRPr="00E23720">
        <w:rPr>
          <w:szCs w:val="23"/>
        </w:rPr>
        <w:t xml:space="preserve">. Вытеснительный ряд металлов </w:t>
      </w:r>
    </w:p>
    <w:p w:rsidR="000A5147" w:rsidRPr="00C9112E" w:rsidRDefault="000A5147" w:rsidP="00702347">
      <w:pPr>
        <w:pStyle w:val="Default"/>
        <w:ind w:firstLine="567"/>
        <w:rPr>
          <w:szCs w:val="23"/>
        </w:rPr>
      </w:pPr>
      <w:r w:rsidRPr="00C9112E">
        <w:rPr>
          <w:bCs/>
          <w:szCs w:val="23"/>
        </w:rPr>
        <w:t xml:space="preserve">Соли.: состав, </w:t>
      </w:r>
      <w:r w:rsidRPr="00C9112E">
        <w:rPr>
          <w:szCs w:val="23"/>
        </w:rPr>
        <w:t>классификация и номенклатура. Физические и химические свойства солей.</w:t>
      </w:r>
      <w:r>
        <w:rPr>
          <w:szCs w:val="23"/>
        </w:rPr>
        <w:t xml:space="preserve"> Растворимость солей в воде. Химические свойства солей способы получения солей. Применение солей</w:t>
      </w:r>
      <w:r w:rsidRPr="00C9112E">
        <w:rPr>
          <w:szCs w:val="23"/>
        </w:rPr>
        <w:t xml:space="preserve"> </w:t>
      </w:r>
    </w:p>
    <w:p w:rsidR="000A5147" w:rsidRPr="00E23720" w:rsidRDefault="000A5147" w:rsidP="00702347">
      <w:pPr>
        <w:pStyle w:val="Default"/>
        <w:ind w:firstLine="567"/>
        <w:rPr>
          <w:szCs w:val="23"/>
        </w:rPr>
      </w:pPr>
      <w:r w:rsidRPr="00C9112E">
        <w:rPr>
          <w:szCs w:val="23"/>
        </w:rPr>
        <w:t>Генетическая</w:t>
      </w:r>
      <w:r w:rsidRPr="00E23720">
        <w:rPr>
          <w:szCs w:val="23"/>
        </w:rPr>
        <w:t xml:space="preserve"> связь между основными классами неорганических соединений. </w:t>
      </w:r>
    </w:p>
    <w:p w:rsidR="000A5147" w:rsidRDefault="000A5147" w:rsidP="00702347">
      <w:pPr>
        <w:ind w:right="245"/>
        <w:rPr>
          <w:b/>
          <w:sz w:val="24"/>
          <w:szCs w:val="24"/>
          <w:highlight w:val="yellow"/>
        </w:rPr>
      </w:pPr>
    </w:p>
    <w:p w:rsidR="000A5147" w:rsidRPr="003B7554" w:rsidRDefault="000A5147" w:rsidP="00702347">
      <w:pPr>
        <w:pStyle w:val="Default"/>
        <w:rPr>
          <w:szCs w:val="23"/>
        </w:rPr>
      </w:pPr>
      <w:r>
        <w:rPr>
          <w:b/>
          <w:bCs/>
          <w:iCs/>
          <w:szCs w:val="23"/>
        </w:rPr>
        <w:t>Раздел  2</w:t>
      </w:r>
      <w:r w:rsidRPr="003B7554">
        <w:rPr>
          <w:b/>
          <w:bCs/>
          <w:iCs/>
          <w:szCs w:val="23"/>
        </w:rPr>
        <w:t>.</w:t>
      </w:r>
      <w:r w:rsidRPr="003B7554">
        <w:rPr>
          <w:b/>
          <w:bCs/>
          <w:i/>
          <w:iCs/>
          <w:szCs w:val="23"/>
        </w:rPr>
        <w:t xml:space="preserve"> </w:t>
      </w:r>
      <w:r w:rsidRPr="003B7554">
        <w:rPr>
          <w:b/>
          <w:bCs/>
          <w:szCs w:val="23"/>
        </w:rPr>
        <w:t xml:space="preserve">Периодический закон и периодическая система химических элементов Д.И.Менделеева. Строение атома </w:t>
      </w:r>
    </w:p>
    <w:p w:rsidR="000A5147" w:rsidRDefault="000A5147" w:rsidP="00702347">
      <w:pPr>
        <w:pStyle w:val="Default"/>
        <w:ind w:firstLine="567"/>
        <w:rPr>
          <w:szCs w:val="23"/>
        </w:rPr>
      </w:pPr>
      <w:r w:rsidRPr="003B7554">
        <w:rPr>
          <w:szCs w:val="23"/>
        </w:rPr>
        <w:t>Первые попытки классификации химических элементов. Понятие о группах сходных элементов.</w:t>
      </w:r>
      <w:r>
        <w:rPr>
          <w:szCs w:val="23"/>
        </w:rPr>
        <w:t xml:space="preserve"> Естественные семейства щелочных металлов и галогенов. Благородные газы.</w:t>
      </w:r>
    </w:p>
    <w:p w:rsidR="000A5147" w:rsidRDefault="000A5147" w:rsidP="00702347">
      <w:pPr>
        <w:pStyle w:val="Default"/>
        <w:ind w:firstLine="567"/>
        <w:rPr>
          <w:szCs w:val="23"/>
        </w:rPr>
      </w:pPr>
      <w:r>
        <w:rPr>
          <w:szCs w:val="23"/>
        </w:rPr>
        <w:t>Периодический закон Д. И. Менделеева. Периодическая система как естественно-научная классификация химических элементов. Табличная форма представления классификация химических эелементов. Структура таблицы «Периодическая система химических элементов Д. И. Менделеева» (короткая форма)</w:t>
      </w:r>
      <w:r w:rsidRPr="00AC0576">
        <w:rPr>
          <w:szCs w:val="23"/>
        </w:rPr>
        <w:t xml:space="preserve">: </w:t>
      </w:r>
      <w:r>
        <w:rPr>
          <w:szCs w:val="23"/>
        </w:rPr>
        <w:t>А- и Б- группы, периоды. Физический смысл порядкового элемента, номера периода, номера группы (для элементов А-групп).</w:t>
      </w:r>
    </w:p>
    <w:p w:rsidR="000A5147" w:rsidRDefault="000A5147" w:rsidP="00702347">
      <w:pPr>
        <w:pStyle w:val="Default"/>
        <w:ind w:firstLine="567"/>
        <w:rPr>
          <w:szCs w:val="23"/>
        </w:rPr>
      </w:pPr>
      <w:r>
        <w:rPr>
          <w:szCs w:val="23"/>
        </w:rPr>
        <w:t>Строение атома</w:t>
      </w:r>
      <w:r w:rsidRPr="00AC0576">
        <w:rPr>
          <w:szCs w:val="23"/>
        </w:rPr>
        <w:t>:</w:t>
      </w:r>
      <w:r>
        <w:rPr>
          <w:szCs w:val="23"/>
        </w:rPr>
        <w:t xml:space="preserve"> ядро и электронная оболочка. Состав атомных ядер</w:t>
      </w:r>
      <w:r w:rsidRPr="002D36AC">
        <w:rPr>
          <w:szCs w:val="23"/>
        </w:rPr>
        <w:t>:</w:t>
      </w:r>
      <w:r>
        <w:rPr>
          <w:szCs w:val="23"/>
        </w:rPr>
        <w:t xml:space="preserve">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0A5147" w:rsidRDefault="000A5147" w:rsidP="00702347">
      <w:pPr>
        <w:pStyle w:val="Default"/>
        <w:ind w:firstLine="567"/>
        <w:rPr>
          <w:szCs w:val="23"/>
        </w:rPr>
      </w:pPr>
      <w:r>
        <w:rPr>
          <w:szCs w:val="23"/>
        </w:rPr>
        <w:t>Электронная оболочка атома</w:t>
      </w:r>
      <w:r w:rsidRPr="002D36AC">
        <w:rPr>
          <w:szCs w:val="23"/>
        </w:rPr>
        <w:t>:</w:t>
      </w:r>
      <w:r>
        <w:rPr>
          <w:szCs w:val="23"/>
        </w:rPr>
        <w:t xml:space="preserve"> понятие об энергетическом уровне , его емкости. Заполнение электронных слоев у атома элементов первого – третьего периодов.  Современная формулировка  периодического  закона. </w:t>
      </w:r>
    </w:p>
    <w:p w:rsidR="000A5147" w:rsidRPr="003B7554" w:rsidRDefault="000A5147" w:rsidP="00702347">
      <w:pPr>
        <w:pStyle w:val="Default"/>
        <w:ind w:firstLine="567"/>
        <w:rPr>
          <w:szCs w:val="23"/>
        </w:rPr>
      </w:pPr>
      <w:r w:rsidRPr="003B7554">
        <w:rPr>
          <w:szCs w:val="23"/>
        </w:rPr>
        <w:t>Значение периодического закона.</w:t>
      </w:r>
      <w:r>
        <w:rPr>
          <w:szCs w:val="23"/>
        </w:rPr>
        <w:t xml:space="preserve"> Научные достяжения Д.И.Менделеева : исправление относительных атомных масс, перестановки химических элементов в периодической системе.</w:t>
      </w:r>
      <w:r w:rsidRPr="003B7554">
        <w:rPr>
          <w:szCs w:val="23"/>
        </w:rPr>
        <w:t xml:space="preserve"> Жизнь и деятельность Д. И. Менделеева. </w:t>
      </w:r>
    </w:p>
    <w:p w:rsidR="000A5147" w:rsidRPr="003B7554" w:rsidRDefault="000A5147" w:rsidP="00702347">
      <w:pPr>
        <w:pStyle w:val="Default"/>
        <w:ind w:firstLine="567"/>
        <w:rPr>
          <w:szCs w:val="23"/>
        </w:rPr>
      </w:pPr>
      <w:r w:rsidRPr="003B7554">
        <w:rPr>
          <w:b/>
          <w:szCs w:val="23"/>
        </w:rPr>
        <w:t>Строение атома.</w:t>
      </w:r>
      <w:r w:rsidRPr="003B7554">
        <w:rPr>
          <w:szCs w:val="23"/>
        </w:rPr>
        <w:t xml:space="preserve"> Состав атомных ядер. Электроны. Изотопы. Строение электронных оболочек атомов первых 20 элементов периодической системы Д. И. Менделеева. </w:t>
      </w:r>
    </w:p>
    <w:p w:rsidR="000A5147" w:rsidRPr="003B7554" w:rsidRDefault="000A5147" w:rsidP="00702347">
      <w:pPr>
        <w:ind w:right="245" w:firstLine="567"/>
        <w:rPr>
          <w:b/>
          <w:sz w:val="28"/>
          <w:szCs w:val="24"/>
          <w:highlight w:val="yellow"/>
        </w:rPr>
      </w:pPr>
      <w:r w:rsidRPr="003B7554">
        <w:rPr>
          <w:b/>
          <w:bCs/>
          <w:sz w:val="24"/>
          <w:szCs w:val="23"/>
        </w:rPr>
        <w:t xml:space="preserve">Лабораторные опыты. </w:t>
      </w:r>
      <w:r w:rsidRPr="003B7554">
        <w:rPr>
          <w:sz w:val="24"/>
          <w:szCs w:val="23"/>
        </w:rPr>
        <w:t>Взаимодействие гидроксида цинка с растворами кислот и щелочей.</w:t>
      </w:r>
    </w:p>
    <w:p w:rsidR="000A5147" w:rsidRPr="00280426" w:rsidRDefault="000A5147" w:rsidP="00702347">
      <w:pPr>
        <w:ind w:right="245"/>
        <w:rPr>
          <w:b/>
          <w:sz w:val="24"/>
          <w:szCs w:val="24"/>
          <w:highlight w:val="yellow"/>
        </w:rPr>
      </w:pPr>
    </w:p>
    <w:p w:rsidR="000A5147" w:rsidRPr="003B7554" w:rsidRDefault="000A5147" w:rsidP="00702347">
      <w:pPr>
        <w:pStyle w:val="Default"/>
        <w:rPr>
          <w:szCs w:val="23"/>
        </w:rPr>
      </w:pPr>
      <w:r>
        <w:rPr>
          <w:b/>
          <w:bCs/>
          <w:iCs/>
          <w:szCs w:val="23"/>
        </w:rPr>
        <w:t xml:space="preserve"> Раздел 3 </w:t>
      </w:r>
      <w:r w:rsidRPr="003B7554">
        <w:rPr>
          <w:b/>
          <w:bCs/>
          <w:szCs w:val="23"/>
        </w:rPr>
        <w:t>Строение веществ</w:t>
      </w:r>
      <w:r>
        <w:rPr>
          <w:b/>
          <w:bCs/>
          <w:szCs w:val="23"/>
        </w:rPr>
        <w:t xml:space="preserve"> (7</w:t>
      </w:r>
      <w:r w:rsidRPr="003B7554">
        <w:rPr>
          <w:b/>
          <w:bCs/>
          <w:szCs w:val="23"/>
        </w:rPr>
        <w:t xml:space="preserve"> ч) </w:t>
      </w:r>
    </w:p>
    <w:p w:rsidR="000A5147" w:rsidRDefault="000A5147" w:rsidP="003574EF">
      <w:pPr>
        <w:pStyle w:val="Default"/>
        <w:ind w:firstLine="567"/>
        <w:rPr>
          <w:rFonts w:ascii="NewtonCSanPin-Regular" w:hAnsi="NewtonCSanPin-Regular" w:cs="NewtonCSanPin-Regular"/>
        </w:rPr>
      </w:pPr>
      <w:r w:rsidRPr="003B7554">
        <w:rPr>
          <w:szCs w:val="23"/>
        </w:rPr>
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</w:t>
      </w:r>
    </w:p>
    <w:p w:rsidR="000A5147" w:rsidRDefault="000A5147" w:rsidP="007759EB">
      <w:pPr>
        <w:widowControl/>
        <w:rPr>
          <w:rFonts w:ascii="NewtonCSanPin-Regular" w:hAnsi="NewtonCSanPin-Regular" w:cs="NewtonCSanPin-Regular"/>
          <w:lang w:eastAsia="en-US"/>
        </w:rPr>
      </w:pPr>
    </w:p>
    <w:p w:rsidR="000A5147" w:rsidRDefault="000A5147" w:rsidP="007759EB">
      <w:pPr>
        <w:widowControl/>
        <w:rPr>
          <w:rFonts w:ascii="NewtonCSanPin-Regular" w:hAnsi="NewtonCSanPin-Regular" w:cs="NewtonCSanPin-Regular"/>
          <w:lang w:eastAsia="en-US"/>
        </w:rPr>
      </w:pPr>
    </w:p>
    <w:p w:rsidR="000A5147" w:rsidRDefault="000A5147" w:rsidP="007759EB">
      <w:pPr>
        <w:widowControl/>
        <w:rPr>
          <w:rFonts w:ascii="NewtonCSanPin-Regular" w:hAnsi="NewtonCSanPin-Regular" w:cs="NewtonCSanPin-Regular"/>
          <w:lang w:eastAsia="en-US"/>
        </w:rPr>
      </w:pPr>
    </w:p>
    <w:p w:rsidR="000A5147" w:rsidRDefault="000A5147" w:rsidP="00304331">
      <w:pPr>
        <w:widowControl/>
        <w:jc w:val="center"/>
        <w:rPr>
          <w:b/>
          <w:bCs/>
          <w:iCs/>
          <w:sz w:val="24"/>
          <w:szCs w:val="24"/>
          <w:lang w:eastAsia="en-US"/>
        </w:rPr>
      </w:pPr>
    </w:p>
    <w:p w:rsidR="000A5147" w:rsidRDefault="000A5147" w:rsidP="00304331">
      <w:pPr>
        <w:widowControl/>
        <w:jc w:val="center"/>
        <w:rPr>
          <w:b/>
          <w:bCs/>
          <w:iCs/>
          <w:sz w:val="24"/>
          <w:szCs w:val="24"/>
          <w:lang w:eastAsia="en-US"/>
        </w:rPr>
      </w:pPr>
    </w:p>
    <w:p w:rsidR="000A5147" w:rsidRDefault="000A5147" w:rsidP="00304331">
      <w:pPr>
        <w:widowControl/>
        <w:jc w:val="center"/>
        <w:rPr>
          <w:b/>
          <w:bCs/>
          <w:iCs/>
          <w:sz w:val="24"/>
          <w:szCs w:val="24"/>
          <w:lang w:eastAsia="en-US"/>
        </w:rPr>
      </w:pPr>
    </w:p>
    <w:p w:rsidR="000A5147" w:rsidRDefault="000A5147" w:rsidP="00304331">
      <w:pPr>
        <w:widowControl/>
        <w:jc w:val="center"/>
        <w:rPr>
          <w:b/>
          <w:bCs/>
          <w:iCs/>
          <w:sz w:val="24"/>
          <w:szCs w:val="24"/>
          <w:lang w:eastAsia="en-US"/>
        </w:rPr>
      </w:pPr>
    </w:p>
    <w:p w:rsidR="000A5147" w:rsidRDefault="000A5147" w:rsidP="00304331">
      <w:pPr>
        <w:widowControl/>
        <w:jc w:val="center"/>
        <w:rPr>
          <w:b/>
          <w:bCs/>
          <w:iCs/>
          <w:sz w:val="24"/>
          <w:szCs w:val="24"/>
          <w:lang w:eastAsia="en-US"/>
        </w:rPr>
      </w:pPr>
    </w:p>
    <w:p w:rsidR="000A5147" w:rsidRPr="007F66E6" w:rsidRDefault="000A5147" w:rsidP="00304331">
      <w:pPr>
        <w:widowControl/>
        <w:jc w:val="center"/>
        <w:rPr>
          <w:b/>
          <w:bCs/>
          <w:iCs/>
          <w:sz w:val="24"/>
          <w:szCs w:val="24"/>
          <w:lang w:eastAsia="en-US"/>
        </w:rPr>
      </w:pPr>
      <w:r w:rsidRPr="007F66E6">
        <w:rPr>
          <w:b/>
          <w:bCs/>
          <w:iCs/>
          <w:sz w:val="24"/>
          <w:szCs w:val="24"/>
          <w:lang w:eastAsia="en-US"/>
        </w:rPr>
        <w:t>Содержание курса 9 класс</w:t>
      </w:r>
    </w:p>
    <w:p w:rsidR="000A5147" w:rsidRDefault="000A5147" w:rsidP="00905EAD">
      <w:pPr>
        <w:widowControl/>
        <w:rPr>
          <w:b/>
          <w:bCs/>
          <w:i/>
          <w:iCs/>
          <w:sz w:val="24"/>
          <w:szCs w:val="24"/>
          <w:lang w:eastAsia="en-US"/>
        </w:rPr>
      </w:pPr>
    </w:p>
    <w:tbl>
      <w:tblPr>
        <w:tblW w:w="10774" w:type="dxa"/>
        <w:tblInd w:w="2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3720"/>
        <w:gridCol w:w="1914"/>
        <w:gridCol w:w="2021"/>
        <w:gridCol w:w="2126"/>
      </w:tblGrid>
      <w:tr w:rsidR="000A5147" w:rsidRPr="00D03BA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Разделы программы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</w:t>
            </w:r>
          </w:p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контрольных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работ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Количество</w:t>
            </w:r>
          </w:p>
          <w:p w:rsidR="000A5147" w:rsidRPr="00E852A4" w:rsidRDefault="000A5147" w:rsidP="00E852A4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практических</w:t>
            </w:r>
          </w:p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работ</w:t>
            </w:r>
          </w:p>
        </w:tc>
      </w:tr>
      <w:tr w:rsidR="000A5147" w:rsidRPr="00D03BA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</w:rPr>
              <w:t>Многообразие химических реакций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A5147" w:rsidRPr="00D03BA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</w:rPr>
              <w:t>Многообразие веществ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A5147" w:rsidRPr="00D03BA7" w:rsidTr="00E852A4">
        <w:tc>
          <w:tcPr>
            <w:tcW w:w="993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20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</w:rPr>
              <w:t>Краткий обзор важнейших органических веществ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</w:p>
        </w:tc>
      </w:tr>
      <w:tr w:rsidR="000A5147" w:rsidTr="00E852A4">
        <w:tc>
          <w:tcPr>
            <w:tcW w:w="4713" w:type="dxa"/>
            <w:gridSpan w:val="2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14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021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0A5147" w:rsidRPr="00E852A4" w:rsidRDefault="000A5147" w:rsidP="00E852A4">
            <w:pPr>
              <w:widowControl/>
              <w:rPr>
                <w:sz w:val="24"/>
                <w:szCs w:val="24"/>
                <w:lang w:eastAsia="en-US"/>
              </w:rPr>
            </w:pPr>
            <w:r w:rsidRPr="00E852A4">
              <w:rPr>
                <w:sz w:val="24"/>
                <w:szCs w:val="24"/>
                <w:lang w:eastAsia="en-US"/>
              </w:rPr>
              <w:t>7</w:t>
            </w:r>
          </w:p>
        </w:tc>
      </w:tr>
    </w:tbl>
    <w:p w:rsidR="000A5147" w:rsidRDefault="000A5147" w:rsidP="00A3718E">
      <w:pPr>
        <w:widowControl/>
        <w:rPr>
          <w:b/>
          <w:bCs/>
          <w:i/>
          <w:iCs/>
          <w:sz w:val="24"/>
          <w:szCs w:val="24"/>
          <w:lang w:eastAsia="en-US"/>
        </w:rPr>
      </w:pP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b/>
          <w:sz w:val="24"/>
          <w:szCs w:val="24"/>
        </w:rPr>
        <w:t>Раздел 1</w:t>
      </w:r>
      <w:r w:rsidRPr="00905EAD">
        <w:rPr>
          <w:sz w:val="24"/>
          <w:szCs w:val="24"/>
        </w:rPr>
        <w:t>. Многообразие химических реакций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Классификация химических реакций: реакции соединения,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окислительно-восстановительных реакций с помощью метода электронного баланса.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Скорость химических реакций. Факторы, влияющие на скорость химических реакций. Первоначальное представление о катализе.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Обратимые реакции. Понятие о химическом равновесии.</w:t>
      </w:r>
    </w:p>
    <w:p w:rsidR="000A5147" w:rsidRPr="00905EAD" w:rsidRDefault="000A5147" w:rsidP="00905EAD">
      <w:pPr>
        <w:pStyle w:val="NoSpacing"/>
        <w:jc w:val="both"/>
        <w:rPr>
          <w:i/>
          <w:iCs/>
          <w:sz w:val="24"/>
          <w:szCs w:val="24"/>
        </w:rPr>
      </w:pPr>
      <w:r w:rsidRPr="00905EAD">
        <w:rPr>
          <w:sz w:val="24"/>
          <w:szCs w:val="24"/>
        </w:rPr>
        <w:t xml:space="preserve"> Химические реакции в водных растворах. Электролиты и неэлектролиты. Ионы. Катионы и анионы. </w:t>
      </w:r>
      <w:r w:rsidRPr="00905EAD">
        <w:rPr>
          <w:i/>
          <w:iCs/>
          <w:sz w:val="24"/>
          <w:szCs w:val="24"/>
        </w:rPr>
        <w:t>Гидратная</w:t>
      </w:r>
      <w:r w:rsidRPr="00905EAD">
        <w:rPr>
          <w:sz w:val="24"/>
          <w:szCs w:val="24"/>
        </w:rPr>
        <w:t xml:space="preserve"> </w:t>
      </w:r>
      <w:r w:rsidRPr="00905EAD">
        <w:rPr>
          <w:i/>
          <w:iCs/>
          <w:sz w:val="24"/>
          <w:szCs w:val="24"/>
        </w:rPr>
        <w:t>теория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i/>
          <w:iCs/>
          <w:sz w:val="24"/>
          <w:szCs w:val="24"/>
        </w:rPr>
        <w:t>растворов</w:t>
      </w:r>
      <w:r w:rsidRPr="00905EAD">
        <w:rPr>
          <w:sz w:val="24"/>
          <w:szCs w:val="24"/>
        </w:rPr>
        <w:t>. Электролитическая диссоциация кислот, оснований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и солей. Слабые и сильные электролиты. Степень диссоциации.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Реакции ионного обмена. Условия течения реакций ионного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 восстановительных реакциях.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i/>
          <w:iCs/>
          <w:sz w:val="24"/>
          <w:szCs w:val="24"/>
        </w:rPr>
        <w:t>Понятие о гидролизе солей</w:t>
      </w:r>
      <w:r w:rsidRPr="00905EAD">
        <w:rPr>
          <w:sz w:val="24"/>
          <w:szCs w:val="24"/>
        </w:rPr>
        <w:t>.</w:t>
      </w:r>
    </w:p>
    <w:p w:rsidR="000A5147" w:rsidRPr="00BA6838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Демонстрации: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Примеры экзо- и эндотермических реакций.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Взаимодействие цинка с соляной и уксусной кислотой. Взаимодействие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гранулированного цинка и цинковой пыли с соляной кислотой.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Взаимодействие оксида меди (II) с серной кислотой разной концентрации при разных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температурах.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Горение угля в концентрированной азотной кислоте.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Горение серы в расплавленной селитре.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Испытание растворов веществ на электрическую проводимость.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Движение ионов в электрическом поле.</w:t>
      </w:r>
    </w:p>
    <w:p w:rsidR="000A5147" w:rsidRPr="00BA6838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Практические работы: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Изучение влияния условий проведения химической реакции на её скорость.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Решение экспериментальных задач по теме «Свойства кислот, солей и оснований как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электролитов»</w:t>
      </w:r>
    </w:p>
    <w:p w:rsidR="000A5147" w:rsidRPr="00FA0462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Лабораторные опыты:</w:t>
      </w:r>
      <w:r>
        <w:rPr>
          <w:rFonts w:eastAsia="TimesNewRomanPS-BoldMT"/>
          <w:b/>
          <w:bCs/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Реакции обмена между растворами электролитов</w:t>
      </w:r>
    </w:p>
    <w:p w:rsidR="000A5147" w:rsidRPr="00905EAD" w:rsidRDefault="000A5147" w:rsidP="00BA6838">
      <w:pPr>
        <w:pStyle w:val="NoSpacing"/>
        <w:jc w:val="both"/>
        <w:rPr>
          <w:sz w:val="24"/>
          <w:szCs w:val="24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 xml:space="preserve">Расчетные задачи: </w:t>
      </w:r>
      <w:r w:rsidRPr="00BA6838">
        <w:rPr>
          <w:sz w:val="24"/>
          <w:szCs w:val="24"/>
          <w:lang w:eastAsia="en-US"/>
        </w:rPr>
        <w:t>Вычисления по термохимическим уравнениям реакций</w:t>
      </w:r>
      <w:r>
        <w:rPr>
          <w:rFonts w:ascii="TimesNewRomanPSMT" w:hAnsi="Calibri" w:cs="TimesNewRomanPSMT"/>
          <w:sz w:val="24"/>
          <w:szCs w:val="24"/>
          <w:lang w:eastAsia="en-US"/>
        </w:rPr>
        <w:t>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b/>
          <w:sz w:val="24"/>
          <w:szCs w:val="24"/>
        </w:rPr>
        <w:t>Раздел 2.</w:t>
      </w:r>
      <w:r w:rsidRPr="00905EAD">
        <w:rPr>
          <w:sz w:val="24"/>
          <w:szCs w:val="24"/>
        </w:rPr>
        <w:t xml:space="preserve"> Многообразие веществ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Неметаллы. Галогены. Положение в периодической системе химических элементов, строение их атомов. Нахождение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в природе. Физические и химические свойства галогенов.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Сравнительная характеристика галогенов. Получение и применение галогенов. Хлор. Физические и химические свойства хлора.Применение хлора. Хлороводород. Физические свойства. Получение. Соляная кислота и её соли. Качественная реакция на хлорид-ионы. Распознавание хлоридов, бромидов, иодидов.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Кислород и сера. Положение в периодической системе химических элементов, строение их атомов. Сера. Аллотропия серы.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Физические и химические свойства. Нахождение в природе. Применение серы. Сероводород. Сероводородная кислота и её соли.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Качественная реакция на сульфид-ионы. Оксид серы(IV). Физические и химические свойства. Применение. Сернистая кислота и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её соли. Качественная реакция на сульфит-ионы. Оксид серы(VI).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Серная кислота. Химические свойства разбавленной и концентрированной серной кислоты. Качественная реакция на сульфатионы. Химические реакции, лежащие в основе получения серной кислоты в промышленности. Применение серной кислоты.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природе. Аммиак. Физические и химические свойства аммиака,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получение, применение. Соли аммония. Азотная кислота и её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свойства. Окислительные свойства азотной кислоты. Получение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азотной кислоты в лаборатории. Химические реакции, лежащие 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Фосфор. Аллотропия фосфора. Физические и химические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свойства фосфора. Оксид фосфора(V). Фосфорная кислота и её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соли. Фосфорные удобрения.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Углерод и кремний. Положение в периодической системе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химических элементов, строение их атомов. Углерод. Аллотропия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её соли. Качественная реакция на карбонат-ионы. Круговорот углерода в природе.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Органические соединения углерода.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Кремний. Оксид кремния(IV). Кремниевая кислота и её соли.</w:t>
      </w:r>
      <w:r>
        <w:rPr>
          <w:sz w:val="24"/>
          <w:szCs w:val="24"/>
        </w:rPr>
        <w:t xml:space="preserve"> </w:t>
      </w:r>
      <w:r w:rsidRPr="00905EAD">
        <w:rPr>
          <w:i/>
          <w:iCs/>
          <w:sz w:val="24"/>
          <w:szCs w:val="24"/>
        </w:rPr>
        <w:t>Стекло</w:t>
      </w:r>
      <w:r w:rsidRPr="00905EAD">
        <w:rPr>
          <w:sz w:val="24"/>
          <w:szCs w:val="24"/>
        </w:rPr>
        <w:t xml:space="preserve">. </w:t>
      </w:r>
      <w:r w:rsidRPr="00905EAD">
        <w:rPr>
          <w:i/>
          <w:iCs/>
          <w:sz w:val="24"/>
          <w:szCs w:val="24"/>
        </w:rPr>
        <w:t>Цемент</w:t>
      </w:r>
      <w:r w:rsidRPr="00905EAD">
        <w:rPr>
          <w:sz w:val="24"/>
          <w:szCs w:val="24"/>
        </w:rPr>
        <w:t>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Металлы. Положение металлов в периодической системе химических элементов, строение их атомов. Металлическая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связь. Физические свойства металлов. Ряд активности металлов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(электрохимический ряд напряжений металлов). Химические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свойства металлов. Общие способы получения металлов. Сплавы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металлов.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Щелочные металлы. Положение щелочных металлов в периодической системе, строение их атомов. Нахождение в природе.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Физические и химические свойства щелочных металлов. Применение щелочных металлов и их соединений.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Щелочноземельные металлы. Положение щелочноземельных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металлов в периодической системе, строение их атомов. Нахождение в природе. Магний и кальций, их важнейшие соединения.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Жёсткость воды и способы её устранения.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Алюминий. Положение алюминия в периодической системе,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строение его атома. Нахождение в природе. Физические и химические свойства алюминия. Применение алюминия. Амфотерность оксида и гидроксида алюминия.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Железо. Положение железа в периодической системе, строение его атома. Нахождение в природе. Физические и химические свойства железа. Важнейшие соединения железа: оксиды,</w:t>
      </w:r>
      <w:r>
        <w:rPr>
          <w:sz w:val="24"/>
          <w:szCs w:val="24"/>
        </w:rPr>
        <w:t xml:space="preserve"> </w:t>
      </w:r>
      <w:r w:rsidRPr="00905EAD">
        <w:rPr>
          <w:sz w:val="24"/>
          <w:szCs w:val="24"/>
        </w:rPr>
        <w:t>гидроксиды и соли железа(II) и железа(III). Качественные реакции на ионы Fe2+ и Fe3+ .</w:t>
      </w:r>
    </w:p>
    <w:p w:rsidR="000A5147" w:rsidRPr="00BA6838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Демонстрации: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Физические свойства галогенов.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Получение хлороводорода и растворение его в воде.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Аллотропные модификации серы. Образцы природных сульфидов и сульфатов.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Получение аммиака и его растворение в воде. Ознакомление с образцами природных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нитратов, фосфатов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Модели кристаллических решёток алмаза и графита. Знакомство с образцами природных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карбонатов и силикатов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Знакомство с образцами важнейших соединений натрия, калия, природных соединений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кальция, рудами железа, соединениями алюминия. Взаимодействие щелочных,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щелочноземельных металлов и алюминия с водой. Сжигание железа в кислороде и хлоре.</w:t>
      </w:r>
    </w:p>
    <w:p w:rsidR="000A5147" w:rsidRPr="00BA6838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Практические работы: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Получение соляной кислоты и изучение её свойств.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Решение экспериментальных задач по теме «Кислород и сера»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Получение аммиака и изучение его свойств.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Получение оксида углерода (IV) и изучение его свойств. Распознавание карбонатов.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Решение экспериментальных задач по теме «Металлы и их соединения».</w:t>
      </w:r>
    </w:p>
    <w:p w:rsidR="000A5147" w:rsidRPr="00BA6838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Лабораторные опыты: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Вытеснение галогенами друг друга из растворов их соединений.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Качественные реакции сульфид-, сульфит- и сульфат- ионов в растворе.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Ознакомление с образцами серы и её природными соединениями.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Взаимодействие солей аммония со щелочами.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Качественные реакции на карбонат- и силикат- ионы.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Качественная реакция на углекислый газ.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Изучение образцов металлов. Взаимодействие металлов с растворами солей.</w:t>
      </w:r>
    </w:p>
    <w:p w:rsidR="000A5147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 xml:space="preserve">Ознакомление со свойствами и превращениями карбонатов и гидрокарбонатов. 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Получение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гидроксида алюминия и взаимодействие его с кислотами и щелочами. Качественные реакции на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ионы Fe2+ и Fe3+</w:t>
      </w:r>
    </w:p>
    <w:p w:rsidR="000A5147" w:rsidRPr="00BA6838" w:rsidRDefault="000A5147" w:rsidP="00BA6838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BA6838">
        <w:rPr>
          <w:rFonts w:eastAsia="TimesNewRomanPS-BoldMT"/>
          <w:b/>
          <w:bCs/>
          <w:sz w:val="24"/>
          <w:szCs w:val="24"/>
          <w:lang w:eastAsia="en-US"/>
        </w:rPr>
        <w:t>Расчетные задачи:</w:t>
      </w:r>
    </w:p>
    <w:p w:rsidR="000A5147" w:rsidRPr="00BA6838" w:rsidRDefault="000A5147" w:rsidP="00BA6838">
      <w:pPr>
        <w:widowControl/>
        <w:rPr>
          <w:sz w:val="24"/>
          <w:szCs w:val="24"/>
          <w:lang w:eastAsia="en-US"/>
        </w:rPr>
      </w:pPr>
      <w:r w:rsidRPr="00BA6838">
        <w:rPr>
          <w:sz w:val="24"/>
          <w:szCs w:val="24"/>
          <w:lang w:eastAsia="en-US"/>
        </w:rPr>
        <w:t>Вычисления по химическим уравнениям массы, объёма или количества вещества одного из</w:t>
      </w:r>
      <w:r>
        <w:rPr>
          <w:sz w:val="24"/>
          <w:szCs w:val="24"/>
          <w:lang w:eastAsia="en-US"/>
        </w:rPr>
        <w:t xml:space="preserve"> </w:t>
      </w:r>
      <w:r w:rsidRPr="00BA6838">
        <w:rPr>
          <w:sz w:val="24"/>
          <w:szCs w:val="24"/>
          <w:lang w:eastAsia="en-US"/>
        </w:rPr>
        <w:t>продуктов реакции по массе исходного вещества</w:t>
      </w:r>
      <w:r>
        <w:rPr>
          <w:sz w:val="24"/>
          <w:szCs w:val="24"/>
          <w:lang w:eastAsia="en-US"/>
        </w:rPr>
        <w:t xml:space="preserve">, </w:t>
      </w:r>
      <w:r w:rsidRPr="00BA6838">
        <w:rPr>
          <w:sz w:val="24"/>
          <w:szCs w:val="24"/>
          <w:lang w:eastAsia="en-US"/>
        </w:rPr>
        <w:t>объёму или количеству вещества, содержащего</w:t>
      </w:r>
      <w:r>
        <w:rPr>
          <w:sz w:val="24"/>
          <w:szCs w:val="24"/>
          <w:lang w:eastAsia="en-US"/>
        </w:rPr>
        <w:t xml:space="preserve">  </w:t>
      </w:r>
      <w:r w:rsidRPr="00BA6838">
        <w:rPr>
          <w:sz w:val="24"/>
          <w:szCs w:val="24"/>
          <w:lang w:eastAsia="en-US"/>
        </w:rPr>
        <w:t>определённую долю примесей.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b/>
          <w:sz w:val="24"/>
          <w:szCs w:val="24"/>
        </w:rPr>
        <w:t>Раздел 3</w:t>
      </w:r>
      <w:r w:rsidRPr="00905EAD">
        <w:rPr>
          <w:sz w:val="24"/>
          <w:szCs w:val="24"/>
        </w:rPr>
        <w:t>. Краткий обзор важнейших органических веществ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Предмет органической химии. Неорганические и органические соединения. Углерод — основа жизни на Земле. Особенности строения атома углерода в органических соединениях.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Углеводороды. Предельные (насыщенные) углеводороды.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Метан, этан, пропан — простейшие представители предельных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углеводородов. Структурные формулы углеводородов. Гомологический ряд предельных углеводородов. Гомологи. Физические и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химические свойства предельных углеводородов. Реакции горения и замещения. Нахождение в природе предельных углеводородов. Применение метана.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Непредельные (ненасыщенные) углеводороды. Этиленовый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ряд непредельных углеводородов. Этилен. Физические и химические свойства этилена. Реакция присоединения. Качественные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реакции на этилен. Реакция полимеризации. Полиэтилен. Применение этилена.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Ацетиленовый ряд непредельных углеводородов. Ацетилен.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Свойства ацетилена. Применение ацетилена.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Производные углеводородов. Краткий обзор органических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соединений: одноатомные спирты (метанол, этанол), многоатомные спирты (этиленгликоль, глицерин), карбоновые кислоты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(муравьиная, уксусная), сложные эфиры, жиры, углеводы (глюкоза, сахароза, крахмал, целлюлоза), аминокислоты, белки. Роль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>белков в организме.</w:t>
      </w:r>
    </w:p>
    <w:p w:rsidR="000A5147" w:rsidRPr="00905EAD" w:rsidRDefault="000A5147" w:rsidP="00905EAD">
      <w:pPr>
        <w:pStyle w:val="NoSpacing"/>
        <w:jc w:val="both"/>
        <w:rPr>
          <w:sz w:val="24"/>
          <w:szCs w:val="24"/>
        </w:rPr>
      </w:pPr>
      <w:r w:rsidRPr="00905EAD">
        <w:rPr>
          <w:sz w:val="24"/>
          <w:szCs w:val="24"/>
        </w:rPr>
        <w:t xml:space="preserve"> 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0A5147" w:rsidRPr="00A85EBD" w:rsidRDefault="000A5147" w:rsidP="00A85EBD">
      <w:pPr>
        <w:widowControl/>
        <w:rPr>
          <w:rFonts w:eastAsia="TimesNewRomanPS-BoldMT"/>
          <w:b/>
          <w:bCs/>
          <w:sz w:val="24"/>
          <w:szCs w:val="24"/>
          <w:lang w:eastAsia="en-US"/>
        </w:rPr>
      </w:pPr>
      <w:r w:rsidRPr="00A85EBD">
        <w:rPr>
          <w:rFonts w:eastAsia="TimesNewRomanPS-BoldMT"/>
          <w:b/>
          <w:bCs/>
          <w:sz w:val="24"/>
          <w:szCs w:val="24"/>
          <w:lang w:eastAsia="en-US"/>
        </w:rPr>
        <w:t>Демонстрации:</w:t>
      </w:r>
    </w:p>
    <w:p w:rsidR="000A5147" w:rsidRDefault="000A5147" w:rsidP="00A85EBD">
      <w:pPr>
        <w:widowControl/>
        <w:rPr>
          <w:sz w:val="24"/>
          <w:szCs w:val="24"/>
          <w:lang w:eastAsia="en-US"/>
        </w:rPr>
      </w:pPr>
      <w:r w:rsidRPr="00A85EBD">
        <w:rPr>
          <w:sz w:val="24"/>
          <w:szCs w:val="24"/>
          <w:lang w:eastAsia="en-US"/>
        </w:rPr>
        <w:t>Модели молекул органических соединений. Горение углеводородов и обнаружение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продуктов их горения. Качественная реакция на этилен. Получение этилена.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Растворение этилового спирта в воде. Растворение глицерина в воде.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Получение и свойства уксусной кислоты. Исследование свойств жиров: растворимость в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воде и органических растворителях.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Качественные реакции на глюкозу и крахмал.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Ознакомление с образцами изделий из полиэтилена, полипропилена, поливинилхлорида.</w:t>
      </w:r>
    </w:p>
    <w:p w:rsidR="000A5147" w:rsidRPr="00A85EBD" w:rsidRDefault="000A5147" w:rsidP="00A85EBD"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Практические работы сгруппированы в блоки — химические практикумы, которые служат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не только средством закрепления умений и навыков, но также и средством контроля за качеством</w:t>
      </w:r>
      <w:r>
        <w:rPr>
          <w:sz w:val="24"/>
          <w:szCs w:val="24"/>
          <w:lang w:eastAsia="en-US"/>
        </w:rPr>
        <w:t xml:space="preserve"> </w:t>
      </w:r>
      <w:r w:rsidRPr="00A85EBD">
        <w:rPr>
          <w:sz w:val="24"/>
          <w:szCs w:val="24"/>
          <w:lang w:eastAsia="en-US"/>
        </w:rPr>
        <w:t>их сформированности.</w:t>
      </w:r>
    </w:p>
    <w:p w:rsidR="000A5147" w:rsidRPr="00A85EBD" w:rsidRDefault="000A5147" w:rsidP="00A3718E">
      <w:pPr>
        <w:widowControl/>
        <w:rPr>
          <w:b/>
          <w:bCs/>
          <w:i/>
          <w:iCs/>
          <w:sz w:val="24"/>
          <w:szCs w:val="24"/>
          <w:lang w:eastAsia="en-US"/>
        </w:rPr>
      </w:pPr>
      <w:r w:rsidRPr="00A85EBD">
        <w:rPr>
          <w:b/>
          <w:bCs/>
          <w:i/>
          <w:iCs/>
          <w:sz w:val="24"/>
          <w:szCs w:val="24"/>
          <w:lang w:eastAsia="en-US"/>
        </w:rPr>
        <w:t>Список литературы для учащихся:</w:t>
      </w:r>
    </w:p>
    <w:p w:rsidR="000A5147" w:rsidRPr="007759EB" w:rsidRDefault="000A5147" w:rsidP="00A3718E">
      <w:pPr>
        <w:widowControl/>
        <w:rPr>
          <w:b/>
          <w:bCs/>
          <w:sz w:val="24"/>
          <w:szCs w:val="24"/>
          <w:lang w:eastAsia="en-US"/>
        </w:rPr>
      </w:pPr>
      <w:r w:rsidRPr="007759EB">
        <w:rPr>
          <w:rFonts w:eastAsia="TimesNewRomanPS-BoldMT"/>
          <w:b/>
          <w:bCs/>
          <w:sz w:val="24"/>
          <w:szCs w:val="24"/>
          <w:lang w:eastAsia="en-US"/>
        </w:rPr>
        <w:t>Учебники</w:t>
      </w:r>
      <w:r w:rsidRPr="007759EB">
        <w:rPr>
          <w:b/>
          <w:bCs/>
          <w:sz w:val="24"/>
          <w:szCs w:val="24"/>
          <w:lang w:eastAsia="en-US"/>
        </w:rPr>
        <w:t>: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1. Рудзитис Г.Е. Химия: 8 кл.: учеб. для общеобразоват. Учреждений / Г.Е. Рудзитис, Ф.Г. Фельдман. – М.: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Просвещение.</w:t>
      </w:r>
    </w:p>
    <w:p w:rsidR="000A5147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2. Гара Н.Н. Химия: задачник с «помощником»: 8-9 классы / Н.Н. Гара. – М.: Просвещение</w:t>
      </w:r>
    </w:p>
    <w:p w:rsidR="000A5147" w:rsidRPr="007759EB" w:rsidRDefault="000A5147" w:rsidP="00A3718E">
      <w:pPr>
        <w:widowControl/>
        <w:rPr>
          <w:b/>
          <w:bCs/>
          <w:i/>
          <w:iCs/>
          <w:sz w:val="24"/>
          <w:szCs w:val="24"/>
          <w:lang w:eastAsia="en-US"/>
        </w:rPr>
      </w:pPr>
      <w:r w:rsidRPr="007759EB">
        <w:rPr>
          <w:b/>
          <w:bCs/>
          <w:i/>
          <w:iCs/>
          <w:sz w:val="24"/>
          <w:szCs w:val="24"/>
          <w:lang w:eastAsia="en-US"/>
        </w:rPr>
        <w:t>Список литературы для педагогов: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1. Рудзитис Г.Е. Химия: 8 кл.: учеб. для общеобразоват. Учреждений / Г.Е. Рудзитис, Ф.Г. Фельдман. – М.: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Просвещение.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2. Химия: 8 кл.: электронное приложение к учебнику.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3. Гара Н.Н. Химия: задачник с «помощником»: 8-9 классы / Н.Н. Гара. – М</w:t>
      </w:r>
      <w:r>
        <w:rPr>
          <w:sz w:val="24"/>
          <w:szCs w:val="24"/>
          <w:lang w:eastAsia="en-US"/>
        </w:rPr>
        <w:t xml:space="preserve">.: </w:t>
      </w:r>
      <w:r w:rsidRPr="007759EB">
        <w:rPr>
          <w:sz w:val="24"/>
          <w:szCs w:val="24"/>
          <w:lang w:eastAsia="en-US"/>
        </w:rPr>
        <w:t>Просвещение.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4. Гара Н.Н. Химия. Рабочие программы. Предметная линия учебников Г.Е. Рудзитиса, Ф.Г. Фельдмана</w:t>
      </w:r>
      <w:r>
        <w:rPr>
          <w:sz w:val="24"/>
          <w:szCs w:val="24"/>
          <w:lang w:eastAsia="en-US"/>
        </w:rPr>
        <w:t xml:space="preserve">. 8-9 </w:t>
      </w:r>
      <w:r w:rsidRPr="007759EB">
        <w:rPr>
          <w:sz w:val="24"/>
          <w:szCs w:val="24"/>
          <w:lang w:eastAsia="en-US"/>
        </w:rPr>
        <w:t>классы/ Н.Н. Гара. – М.: Просвещение.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5. Радецкий А.М. Химия: дидактический материал: 8-9 кл. / А.М. Радецкий. – М.: Просвещение.</w:t>
      </w:r>
    </w:p>
    <w:p w:rsidR="000A5147" w:rsidRPr="007759EB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6. Гара Н.Н. Химия. Уроки: 8 кл. / Н.Н. Гара. – М.: Просвещение.</w:t>
      </w:r>
    </w:p>
    <w:p w:rsidR="000A5147" w:rsidRDefault="000A5147" w:rsidP="00A3718E">
      <w:pPr>
        <w:widowControl/>
        <w:rPr>
          <w:sz w:val="24"/>
          <w:szCs w:val="24"/>
          <w:lang w:eastAsia="en-US"/>
        </w:rPr>
      </w:pPr>
      <w:r w:rsidRPr="007759EB">
        <w:rPr>
          <w:sz w:val="24"/>
          <w:szCs w:val="24"/>
          <w:lang w:eastAsia="en-US"/>
        </w:rPr>
        <w:t>7. Боровских Т.А. Тесты по химии. Первоначальные химические понятия. Кислород. Водород. Вода</w:t>
      </w:r>
      <w:r>
        <w:rPr>
          <w:sz w:val="24"/>
          <w:szCs w:val="24"/>
          <w:lang w:eastAsia="en-US"/>
        </w:rPr>
        <w:t xml:space="preserve">, </w:t>
      </w:r>
      <w:r w:rsidRPr="007759EB">
        <w:rPr>
          <w:sz w:val="24"/>
          <w:szCs w:val="24"/>
          <w:lang w:eastAsia="en-US"/>
        </w:rPr>
        <w:t>растворы. Основные классы неорганичесих соединений: 8 кл.: к учебнику Г.Е. Рудзитиса, Ф.Г. Фельдмана «Химия</w:t>
      </w:r>
      <w:r>
        <w:rPr>
          <w:sz w:val="24"/>
          <w:szCs w:val="24"/>
          <w:lang w:eastAsia="en-US"/>
        </w:rPr>
        <w:t xml:space="preserve">. 8 </w:t>
      </w:r>
      <w:r w:rsidRPr="007759EB">
        <w:rPr>
          <w:sz w:val="24"/>
          <w:szCs w:val="24"/>
          <w:lang w:eastAsia="en-US"/>
        </w:rPr>
        <w:t>класс». – М.: Издательство «Экзамен», 2010.</w:t>
      </w:r>
    </w:p>
    <w:p w:rsidR="000A5147" w:rsidRPr="007759EB" w:rsidRDefault="000A5147" w:rsidP="00A3718E">
      <w:pPr>
        <w:widowControl/>
        <w:rPr>
          <w:b/>
          <w:bCs/>
          <w:i/>
          <w:iCs/>
          <w:color w:val="000000"/>
          <w:sz w:val="24"/>
          <w:szCs w:val="24"/>
          <w:lang w:eastAsia="en-US"/>
        </w:rPr>
      </w:pPr>
      <w:r w:rsidRPr="007759EB">
        <w:rPr>
          <w:b/>
          <w:bCs/>
          <w:i/>
          <w:iCs/>
          <w:color w:val="000000"/>
          <w:sz w:val="24"/>
          <w:szCs w:val="24"/>
          <w:lang w:eastAsia="en-US"/>
        </w:rPr>
        <w:t>Перечень цифровых информационных ресурсов Интернета: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00"/>
          <w:sz w:val="24"/>
          <w:szCs w:val="24"/>
          <w:lang w:eastAsia="en-US"/>
        </w:rPr>
        <w:t xml:space="preserve">1. </w:t>
      </w:r>
      <w:r w:rsidRPr="007759EB">
        <w:rPr>
          <w:color w:val="0000FF"/>
          <w:sz w:val="24"/>
          <w:szCs w:val="24"/>
          <w:lang w:eastAsia="en-US"/>
        </w:rPr>
        <w:t>http://ege.yandex.ru/chemistry/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FF"/>
          <w:sz w:val="24"/>
          <w:szCs w:val="24"/>
          <w:lang w:eastAsia="en-US"/>
        </w:rPr>
        <w:t>2. http://chem.reshuege.ru/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FF"/>
          <w:sz w:val="24"/>
          <w:szCs w:val="24"/>
          <w:lang w:eastAsia="en-US"/>
        </w:rPr>
        <w:t>3. http://himege.ru/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FF"/>
          <w:sz w:val="24"/>
          <w:szCs w:val="24"/>
          <w:lang w:eastAsia="en-US"/>
        </w:rPr>
        <w:t>4. http://pouchu.ru/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00"/>
          <w:sz w:val="24"/>
          <w:szCs w:val="24"/>
          <w:lang w:eastAsia="en-US"/>
        </w:rPr>
        <w:t xml:space="preserve">5. </w:t>
      </w:r>
      <w:r w:rsidRPr="007759EB">
        <w:rPr>
          <w:color w:val="0000FF"/>
          <w:sz w:val="24"/>
          <w:szCs w:val="24"/>
          <w:lang w:eastAsia="en-US"/>
        </w:rPr>
        <w:t>http://enprophil.ucoz.ru/index/egeh_alkeny_alkadieny/0-358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00"/>
          <w:sz w:val="24"/>
          <w:szCs w:val="24"/>
          <w:lang w:eastAsia="en-US"/>
        </w:rPr>
        <w:t xml:space="preserve">6. </w:t>
      </w:r>
      <w:r w:rsidRPr="007759EB">
        <w:rPr>
          <w:color w:val="0000FF"/>
          <w:sz w:val="24"/>
          <w:szCs w:val="24"/>
          <w:lang w:eastAsia="en-US"/>
        </w:rPr>
        <w:t>http://ximozal.ucoz.ru/_ld/12/1241___4_.pdf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eastAsia="en-US"/>
        </w:rPr>
      </w:pPr>
      <w:r w:rsidRPr="007759EB">
        <w:rPr>
          <w:color w:val="0000FF"/>
          <w:sz w:val="24"/>
          <w:szCs w:val="24"/>
          <w:lang w:eastAsia="en-US"/>
        </w:rPr>
        <w:t>7. http://fictionbook.ru/author/georgiyi_isaakovich_lerner/biologiya_polniyyi_spravochnik_dlya_podg/read_online.html?pa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val="en-US" w:eastAsia="en-US"/>
        </w:rPr>
      </w:pPr>
      <w:r w:rsidRPr="007759EB">
        <w:rPr>
          <w:color w:val="0000FF"/>
          <w:sz w:val="24"/>
          <w:szCs w:val="24"/>
          <w:lang w:val="en-US" w:eastAsia="en-US"/>
        </w:rPr>
        <w:t>ge=3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val="en-US" w:eastAsia="en-US"/>
        </w:rPr>
      </w:pPr>
      <w:r w:rsidRPr="007759EB">
        <w:rPr>
          <w:color w:val="000000"/>
          <w:sz w:val="24"/>
          <w:szCs w:val="24"/>
          <w:lang w:val="en-US" w:eastAsia="en-US"/>
        </w:rPr>
        <w:t xml:space="preserve">8. </w:t>
      </w:r>
      <w:r w:rsidRPr="007759EB">
        <w:rPr>
          <w:color w:val="0000FF"/>
          <w:sz w:val="24"/>
          <w:szCs w:val="24"/>
          <w:lang w:val="en-US" w:eastAsia="en-US"/>
        </w:rPr>
        <w:t>http://www.zavuch.info/methodlib/134/</w:t>
      </w:r>
    </w:p>
    <w:p w:rsidR="000A5147" w:rsidRPr="007759EB" w:rsidRDefault="000A5147" w:rsidP="00A3718E">
      <w:pPr>
        <w:widowControl/>
        <w:rPr>
          <w:color w:val="0000FF"/>
          <w:sz w:val="24"/>
          <w:szCs w:val="24"/>
          <w:lang w:val="en-US" w:eastAsia="en-US"/>
        </w:rPr>
      </w:pPr>
      <w:r w:rsidRPr="007759EB">
        <w:rPr>
          <w:color w:val="000000"/>
          <w:sz w:val="24"/>
          <w:szCs w:val="24"/>
          <w:lang w:val="en-US" w:eastAsia="en-US"/>
        </w:rPr>
        <w:t xml:space="preserve">9. </w:t>
      </w:r>
      <w:r w:rsidRPr="007759EB">
        <w:rPr>
          <w:color w:val="0000FF"/>
          <w:sz w:val="24"/>
          <w:szCs w:val="24"/>
          <w:lang w:val="en-US" w:eastAsia="en-US"/>
        </w:rPr>
        <w:t>http://keramikos.ru/table.php?ap=table1000405 http://sikorskaya-olja.narod.ru/EGE.htm</w:t>
      </w:r>
    </w:p>
    <w:p w:rsidR="000A5147" w:rsidRPr="004F3ACD" w:rsidRDefault="000A5147" w:rsidP="00A3718E">
      <w:pPr>
        <w:widowControl/>
        <w:rPr>
          <w:color w:val="000000"/>
          <w:sz w:val="24"/>
          <w:szCs w:val="24"/>
          <w:lang w:val="en-US" w:eastAsia="en-US"/>
        </w:rPr>
      </w:pPr>
      <w:r w:rsidRPr="004F3ACD">
        <w:rPr>
          <w:color w:val="000000"/>
          <w:sz w:val="24"/>
          <w:szCs w:val="24"/>
          <w:lang w:val="en-US" w:eastAsia="en-US"/>
        </w:rPr>
        <w:t>10.</w:t>
      </w:r>
      <w:r w:rsidRPr="004F3ACD">
        <w:rPr>
          <w:color w:val="0000FF"/>
          <w:sz w:val="24"/>
          <w:szCs w:val="24"/>
          <w:lang w:val="en-US" w:eastAsia="en-US"/>
        </w:rPr>
        <w:t>www.olimpmgou.narod.ru</w:t>
      </w:r>
      <w:r w:rsidRPr="004F3ACD">
        <w:rPr>
          <w:color w:val="000000"/>
          <w:sz w:val="24"/>
          <w:szCs w:val="24"/>
          <w:lang w:val="en-US" w:eastAsia="en-US"/>
        </w:rPr>
        <w:t>.</w:t>
      </w:r>
    </w:p>
    <w:p w:rsidR="000A5147" w:rsidRPr="004F3ACD" w:rsidRDefault="000A5147" w:rsidP="00A3718E">
      <w:pPr>
        <w:widowControl/>
        <w:rPr>
          <w:sz w:val="24"/>
          <w:szCs w:val="24"/>
          <w:lang w:val="en-US" w:eastAsia="en-US"/>
        </w:rPr>
      </w:pPr>
      <w:r w:rsidRPr="004F3ACD">
        <w:rPr>
          <w:color w:val="000000"/>
          <w:sz w:val="24"/>
          <w:szCs w:val="24"/>
          <w:lang w:val="en-US" w:eastAsia="en-US"/>
        </w:rPr>
        <w:t>11.</w:t>
      </w:r>
      <w:r w:rsidRPr="004F3ACD">
        <w:rPr>
          <w:color w:val="0000FF"/>
          <w:sz w:val="24"/>
          <w:szCs w:val="24"/>
          <w:lang w:val="en-US" w:eastAsia="en-US"/>
        </w:rPr>
        <w:t>http://mirhim.ucoz.ru/index/khimija_8_3/0-41</w:t>
      </w:r>
    </w:p>
    <w:p w:rsidR="000A5147" w:rsidRPr="00A3718E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170A70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170A70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170A70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170A70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170A70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170A70" w:rsidRDefault="000A5147" w:rsidP="007759EB">
      <w:pPr>
        <w:widowControl/>
        <w:rPr>
          <w:rFonts w:ascii="NewtonCSanPin-Regular" w:hAnsi="NewtonCSanPin-Regular" w:cs="NewtonCSanPin-Regular"/>
          <w:lang w:val="en-US" w:eastAsia="en-US"/>
        </w:rPr>
      </w:pPr>
    </w:p>
    <w:p w:rsidR="000A5147" w:rsidRPr="0069170E" w:rsidRDefault="000A5147" w:rsidP="00E614A2">
      <w:pPr>
        <w:widowControl/>
        <w:jc w:val="center"/>
        <w:rPr>
          <w:b/>
          <w:bCs/>
          <w:i/>
          <w:iCs/>
          <w:sz w:val="24"/>
          <w:szCs w:val="24"/>
          <w:lang w:val="en-US" w:eastAsia="en-US"/>
        </w:rPr>
      </w:pPr>
      <w:bookmarkStart w:id="0" w:name="_GoBack"/>
      <w:bookmarkEnd w:id="0"/>
    </w:p>
    <w:sectPr w:rsidR="000A5147" w:rsidRPr="0069170E" w:rsidSect="00FA0462">
      <w:pgSz w:w="16838" w:h="11906" w:orient="landscape"/>
      <w:pgMar w:top="426" w:right="113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147" w:rsidRDefault="000A5147" w:rsidP="00776A2F">
      <w:r>
        <w:separator/>
      </w:r>
    </w:p>
  </w:endnote>
  <w:endnote w:type="continuationSeparator" w:id="0">
    <w:p w:rsidR="000A5147" w:rsidRDefault="000A5147" w:rsidP="00776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147" w:rsidRDefault="000A5147" w:rsidP="00776A2F">
      <w:r>
        <w:separator/>
      </w:r>
    </w:p>
  </w:footnote>
  <w:footnote w:type="continuationSeparator" w:id="0">
    <w:p w:rsidR="000A5147" w:rsidRDefault="000A5147" w:rsidP="00776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2ADB4097"/>
    <w:multiLevelType w:val="hybridMultilevel"/>
    <w:tmpl w:val="1B8C208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5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>
    <w:nsid w:val="69436E26"/>
    <w:multiLevelType w:val="hybridMultilevel"/>
    <w:tmpl w:val="03004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37D"/>
    <w:rsid w:val="0001315F"/>
    <w:rsid w:val="00016F41"/>
    <w:rsid w:val="0002673B"/>
    <w:rsid w:val="00046F35"/>
    <w:rsid w:val="00067612"/>
    <w:rsid w:val="00072B8B"/>
    <w:rsid w:val="000903BC"/>
    <w:rsid w:val="000A1780"/>
    <w:rsid w:val="000A268B"/>
    <w:rsid w:val="000A5147"/>
    <w:rsid w:val="000B5BFB"/>
    <w:rsid w:val="00127750"/>
    <w:rsid w:val="001277BB"/>
    <w:rsid w:val="00147A00"/>
    <w:rsid w:val="00170A70"/>
    <w:rsid w:val="001826D7"/>
    <w:rsid w:val="0019030D"/>
    <w:rsid w:val="001B5C6E"/>
    <w:rsid w:val="001B704B"/>
    <w:rsid w:val="001C4144"/>
    <w:rsid w:val="001C5C58"/>
    <w:rsid w:val="001E00B1"/>
    <w:rsid w:val="001E56A1"/>
    <w:rsid w:val="001E5DCB"/>
    <w:rsid w:val="001F7527"/>
    <w:rsid w:val="00201991"/>
    <w:rsid w:val="00206703"/>
    <w:rsid w:val="002259F6"/>
    <w:rsid w:val="00227313"/>
    <w:rsid w:val="0022747E"/>
    <w:rsid w:val="00243820"/>
    <w:rsid w:val="0025052D"/>
    <w:rsid w:val="00277980"/>
    <w:rsid w:val="00280426"/>
    <w:rsid w:val="002A5FCC"/>
    <w:rsid w:val="002A60BE"/>
    <w:rsid w:val="002C12A2"/>
    <w:rsid w:val="002D36AC"/>
    <w:rsid w:val="002D6D99"/>
    <w:rsid w:val="002E3D49"/>
    <w:rsid w:val="002E47D9"/>
    <w:rsid w:val="00304331"/>
    <w:rsid w:val="00311AF5"/>
    <w:rsid w:val="0032085A"/>
    <w:rsid w:val="0034601B"/>
    <w:rsid w:val="003574EF"/>
    <w:rsid w:val="00367BB4"/>
    <w:rsid w:val="003B7554"/>
    <w:rsid w:val="00410F73"/>
    <w:rsid w:val="00415249"/>
    <w:rsid w:val="00437724"/>
    <w:rsid w:val="004543D3"/>
    <w:rsid w:val="00462D81"/>
    <w:rsid w:val="004B6995"/>
    <w:rsid w:val="004C307F"/>
    <w:rsid w:val="004C7502"/>
    <w:rsid w:val="004D6D7F"/>
    <w:rsid w:val="004F3ACD"/>
    <w:rsid w:val="004F7AE7"/>
    <w:rsid w:val="00512E6F"/>
    <w:rsid w:val="00515601"/>
    <w:rsid w:val="00520B5C"/>
    <w:rsid w:val="00551F6F"/>
    <w:rsid w:val="00587775"/>
    <w:rsid w:val="00587B9A"/>
    <w:rsid w:val="005B0C1C"/>
    <w:rsid w:val="005C1834"/>
    <w:rsid w:val="005C1FE2"/>
    <w:rsid w:val="005E4A03"/>
    <w:rsid w:val="00620B13"/>
    <w:rsid w:val="00625CF9"/>
    <w:rsid w:val="0062689E"/>
    <w:rsid w:val="00654D4C"/>
    <w:rsid w:val="0069170E"/>
    <w:rsid w:val="006E6D64"/>
    <w:rsid w:val="00700A20"/>
    <w:rsid w:val="00702347"/>
    <w:rsid w:val="00754B02"/>
    <w:rsid w:val="007558DA"/>
    <w:rsid w:val="00773B89"/>
    <w:rsid w:val="007759EB"/>
    <w:rsid w:val="00776A2F"/>
    <w:rsid w:val="0079775E"/>
    <w:rsid w:val="007A5125"/>
    <w:rsid w:val="007A7F72"/>
    <w:rsid w:val="007B1C00"/>
    <w:rsid w:val="007B5BDC"/>
    <w:rsid w:val="007E42C4"/>
    <w:rsid w:val="007E70E3"/>
    <w:rsid w:val="007F2615"/>
    <w:rsid w:val="007F66E6"/>
    <w:rsid w:val="007F7DC7"/>
    <w:rsid w:val="00801809"/>
    <w:rsid w:val="00802F63"/>
    <w:rsid w:val="0080459D"/>
    <w:rsid w:val="00847227"/>
    <w:rsid w:val="00857A38"/>
    <w:rsid w:val="00892F6D"/>
    <w:rsid w:val="008A0176"/>
    <w:rsid w:val="008B3625"/>
    <w:rsid w:val="008B3950"/>
    <w:rsid w:val="008C0013"/>
    <w:rsid w:val="008C3F32"/>
    <w:rsid w:val="008C3F52"/>
    <w:rsid w:val="008E2C14"/>
    <w:rsid w:val="0090063C"/>
    <w:rsid w:val="00905EAD"/>
    <w:rsid w:val="0095437D"/>
    <w:rsid w:val="009704A6"/>
    <w:rsid w:val="00982675"/>
    <w:rsid w:val="009B0ADE"/>
    <w:rsid w:val="009C1DE7"/>
    <w:rsid w:val="009E13A2"/>
    <w:rsid w:val="009F45D9"/>
    <w:rsid w:val="00A1707A"/>
    <w:rsid w:val="00A2145B"/>
    <w:rsid w:val="00A3718E"/>
    <w:rsid w:val="00A62709"/>
    <w:rsid w:val="00A639FD"/>
    <w:rsid w:val="00A85EBD"/>
    <w:rsid w:val="00A96924"/>
    <w:rsid w:val="00AA4DCE"/>
    <w:rsid w:val="00AB7619"/>
    <w:rsid w:val="00AC0576"/>
    <w:rsid w:val="00AD1292"/>
    <w:rsid w:val="00AF33FC"/>
    <w:rsid w:val="00B02EC8"/>
    <w:rsid w:val="00B76D4E"/>
    <w:rsid w:val="00B775E5"/>
    <w:rsid w:val="00B84BBC"/>
    <w:rsid w:val="00B92786"/>
    <w:rsid w:val="00BA6838"/>
    <w:rsid w:val="00BA6F75"/>
    <w:rsid w:val="00BE3A20"/>
    <w:rsid w:val="00BE4432"/>
    <w:rsid w:val="00BF5D5E"/>
    <w:rsid w:val="00C1691B"/>
    <w:rsid w:val="00C17EEB"/>
    <w:rsid w:val="00C26CDE"/>
    <w:rsid w:val="00C3498E"/>
    <w:rsid w:val="00C645F8"/>
    <w:rsid w:val="00C8252F"/>
    <w:rsid w:val="00C83495"/>
    <w:rsid w:val="00C90F97"/>
    <w:rsid w:val="00C9112E"/>
    <w:rsid w:val="00CB72D8"/>
    <w:rsid w:val="00D03BA7"/>
    <w:rsid w:val="00D05D1B"/>
    <w:rsid w:val="00D179F9"/>
    <w:rsid w:val="00D2059B"/>
    <w:rsid w:val="00D80038"/>
    <w:rsid w:val="00D97276"/>
    <w:rsid w:val="00DA189F"/>
    <w:rsid w:val="00DB0F61"/>
    <w:rsid w:val="00DB19CA"/>
    <w:rsid w:val="00DD2C78"/>
    <w:rsid w:val="00DD68E3"/>
    <w:rsid w:val="00E06885"/>
    <w:rsid w:val="00E23720"/>
    <w:rsid w:val="00E251F9"/>
    <w:rsid w:val="00E3542C"/>
    <w:rsid w:val="00E36E57"/>
    <w:rsid w:val="00E47420"/>
    <w:rsid w:val="00E614A2"/>
    <w:rsid w:val="00E628F8"/>
    <w:rsid w:val="00E67801"/>
    <w:rsid w:val="00E80997"/>
    <w:rsid w:val="00E852A4"/>
    <w:rsid w:val="00EC66E2"/>
    <w:rsid w:val="00EC68D8"/>
    <w:rsid w:val="00ED003E"/>
    <w:rsid w:val="00EE1912"/>
    <w:rsid w:val="00EF3B1F"/>
    <w:rsid w:val="00F048CC"/>
    <w:rsid w:val="00F31FF6"/>
    <w:rsid w:val="00F5376A"/>
    <w:rsid w:val="00F6610A"/>
    <w:rsid w:val="00F853F2"/>
    <w:rsid w:val="00FA0462"/>
    <w:rsid w:val="00FB2111"/>
    <w:rsid w:val="00FB2D5C"/>
    <w:rsid w:val="00FF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95437D"/>
    <w:rPr>
      <w:sz w:val="24"/>
      <w:szCs w:val="24"/>
    </w:rPr>
  </w:style>
  <w:style w:type="character" w:customStyle="1" w:styleId="FontStyle42">
    <w:name w:val="Font Style42"/>
    <w:uiPriority w:val="99"/>
    <w:rsid w:val="0095437D"/>
    <w:rPr>
      <w:rFonts w:ascii="Times New Roman" w:hAnsi="Times New Roman"/>
      <w:b/>
      <w:sz w:val="18"/>
    </w:rPr>
  </w:style>
  <w:style w:type="table" w:styleId="TableGrid">
    <w:name w:val="Table Grid"/>
    <w:basedOn w:val="TableNormal"/>
    <w:uiPriority w:val="99"/>
    <w:rsid w:val="00D03B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B0F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DB0F61"/>
    <w:pPr>
      <w:ind w:left="720"/>
      <w:contextualSpacing/>
    </w:pPr>
  </w:style>
  <w:style w:type="paragraph" w:styleId="NoSpacing">
    <w:name w:val="No Spacing"/>
    <w:uiPriority w:val="99"/>
    <w:qFormat/>
    <w:rsid w:val="00905E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rsid w:val="0080180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776A2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6A2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76A2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6A2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14</Pages>
  <Words>6754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РАМИЛЯ</cp:lastModifiedBy>
  <cp:revision>11</cp:revision>
  <cp:lastPrinted>2018-10-08T09:52:00Z</cp:lastPrinted>
  <dcterms:created xsi:type="dcterms:W3CDTF">2019-08-26T10:32:00Z</dcterms:created>
  <dcterms:modified xsi:type="dcterms:W3CDTF">2019-11-17T15:24:00Z</dcterms:modified>
</cp:coreProperties>
</file>